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DA1168" w14:textId="77777777" w:rsidR="00BB464D" w:rsidRPr="007F467A" w:rsidRDefault="00BB464D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</w:p>
    <w:p w14:paraId="791F0217" w14:textId="37FC0F0C" w:rsidR="00A63563" w:rsidRPr="007F467A" w:rsidRDefault="00A63563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  <w:r w:rsidRPr="007F467A">
        <w:rPr>
          <w:rFonts w:cs="Calibri"/>
          <w:b/>
          <w:sz w:val="24"/>
          <w:szCs w:val="24"/>
        </w:rPr>
        <w:t xml:space="preserve">PROCESO </w:t>
      </w:r>
      <w:r w:rsidR="002E0F5A" w:rsidRPr="007F467A">
        <w:rPr>
          <w:rFonts w:cs="Calibri"/>
          <w:b/>
          <w:sz w:val="24"/>
          <w:szCs w:val="24"/>
        </w:rPr>
        <w:t>DE GESTIÓN DE</w:t>
      </w:r>
      <w:r w:rsidR="00B53D0D" w:rsidRPr="007F467A">
        <w:rPr>
          <w:rFonts w:cs="Calibri"/>
          <w:b/>
          <w:sz w:val="24"/>
          <w:szCs w:val="24"/>
        </w:rPr>
        <w:t xml:space="preserve"> FORMACIÓN PROFESIONAL INTEGRAL</w:t>
      </w:r>
    </w:p>
    <w:p w14:paraId="5E3BCBDD" w14:textId="74D77B8F" w:rsidR="00A63563" w:rsidRPr="007F467A" w:rsidRDefault="00A63563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  <w:r w:rsidRPr="007F467A">
        <w:rPr>
          <w:rFonts w:cs="Calibri"/>
          <w:b/>
          <w:sz w:val="24"/>
          <w:szCs w:val="24"/>
        </w:rPr>
        <w:t xml:space="preserve">FORMATO </w:t>
      </w:r>
      <w:r w:rsidR="00B53D0D" w:rsidRPr="007F467A">
        <w:rPr>
          <w:rFonts w:cs="Calibri"/>
          <w:b/>
          <w:sz w:val="24"/>
          <w:szCs w:val="24"/>
        </w:rPr>
        <w:t>GUÍA DE APRENDIZAJE</w:t>
      </w:r>
    </w:p>
    <w:p w14:paraId="26976494" w14:textId="77777777" w:rsidR="00BB464D" w:rsidRPr="007F467A" w:rsidRDefault="00BB464D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</w:p>
    <w:p w14:paraId="65322F1D" w14:textId="14AA6DF9" w:rsidR="00B53D0D" w:rsidRPr="007F467A" w:rsidRDefault="003605B2" w:rsidP="00033399">
      <w:pPr>
        <w:spacing w:line="360" w:lineRule="auto"/>
        <w:jc w:val="both"/>
        <w:rPr>
          <w:rFonts w:cs="Calibri"/>
          <w:b/>
          <w:sz w:val="24"/>
          <w:szCs w:val="24"/>
        </w:rPr>
      </w:pPr>
      <w:r w:rsidRPr="007F467A">
        <w:rPr>
          <w:rFonts w:cs="Calibri"/>
          <w:b/>
          <w:sz w:val="24"/>
          <w:szCs w:val="24"/>
        </w:rPr>
        <w:t xml:space="preserve">1. </w:t>
      </w:r>
      <w:r w:rsidR="00B53D0D" w:rsidRPr="007F467A">
        <w:rPr>
          <w:rFonts w:cs="Calibri"/>
          <w:b/>
          <w:sz w:val="24"/>
          <w:szCs w:val="24"/>
        </w:rPr>
        <w:t>IDENTIFICACIÓN DE LA GUIA DE APRENDIZAJE</w:t>
      </w:r>
    </w:p>
    <w:p w14:paraId="5146533C" w14:textId="5FD5201F" w:rsidR="00B53D0D" w:rsidRPr="007F467A" w:rsidRDefault="00B53D0D" w:rsidP="00D70186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F467A">
        <w:rPr>
          <w:rFonts w:ascii="Calibri" w:hAnsi="Calibri" w:cs="Calibri"/>
          <w:sz w:val="24"/>
          <w:szCs w:val="24"/>
        </w:rPr>
        <w:t>Denominación del Programa de Formación:</w:t>
      </w:r>
      <w:r w:rsidR="002435B8" w:rsidRPr="007F467A">
        <w:rPr>
          <w:rFonts w:ascii="Calibri" w:hAnsi="Calibri" w:cs="Calibri"/>
          <w:sz w:val="24"/>
          <w:szCs w:val="24"/>
        </w:rPr>
        <w:t xml:space="preserve"> </w:t>
      </w:r>
      <w:r w:rsidR="002435B8" w:rsidRPr="007F467A">
        <w:rPr>
          <w:rFonts w:ascii="Calibri" w:hAnsi="Calibri"/>
          <w:sz w:val="24"/>
          <w:szCs w:val="24"/>
        </w:rPr>
        <w:t>Decoración En Globos.</w:t>
      </w:r>
    </w:p>
    <w:p w14:paraId="11F40DA0" w14:textId="14D6C899" w:rsidR="00B53D0D" w:rsidRPr="007F467A" w:rsidRDefault="00B53D0D" w:rsidP="00D70186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F467A">
        <w:rPr>
          <w:rFonts w:ascii="Calibri" w:hAnsi="Calibri" w:cs="Calibri"/>
          <w:sz w:val="24"/>
          <w:szCs w:val="24"/>
        </w:rPr>
        <w:t>Código del Programa de Formación:</w:t>
      </w:r>
      <w:r w:rsidR="003A718E" w:rsidRPr="007F467A">
        <w:rPr>
          <w:rFonts w:ascii="Calibri" w:hAnsi="Calibri" w:cs="Calibri"/>
          <w:sz w:val="24"/>
          <w:szCs w:val="24"/>
        </w:rPr>
        <w:t xml:space="preserve"> </w:t>
      </w:r>
      <w:r w:rsidR="00BD233A" w:rsidRPr="007F467A">
        <w:rPr>
          <w:rFonts w:ascii="Calibri" w:hAnsi="Calibri"/>
          <w:sz w:val="24"/>
          <w:szCs w:val="24"/>
        </w:rPr>
        <w:t>52441511</w:t>
      </w:r>
    </w:p>
    <w:p w14:paraId="5ABB6B05" w14:textId="410A5512" w:rsidR="00B53D0D" w:rsidRPr="007F467A" w:rsidRDefault="00B53D0D" w:rsidP="00D70186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F467A">
        <w:rPr>
          <w:rFonts w:ascii="Calibri" w:hAnsi="Calibri" w:cs="Calibri"/>
          <w:sz w:val="24"/>
          <w:szCs w:val="24"/>
        </w:rPr>
        <w:t xml:space="preserve">Nombre del Proyecto </w:t>
      </w:r>
      <w:r w:rsidR="00BB51C0" w:rsidRPr="007F467A">
        <w:rPr>
          <w:rFonts w:ascii="Calibri" w:hAnsi="Calibri" w:cs="Calibri"/>
          <w:sz w:val="24"/>
          <w:szCs w:val="24"/>
        </w:rPr>
        <w:t>Formativo</w:t>
      </w:r>
      <w:r w:rsidR="00F51763" w:rsidRPr="007F467A">
        <w:rPr>
          <w:rFonts w:ascii="Calibri" w:hAnsi="Calibri" w:cs="Calibri"/>
          <w:sz w:val="24"/>
          <w:szCs w:val="24"/>
        </w:rPr>
        <w:t>:</w:t>
      </w:r>
      <w:r w:rsidR="00F07487" w:rsidRPr="007F467A">
        <w:rPr>
          <w:rFonts w:ascii="Calibri" w:hAnsi="Calibri" w:cs="Calibri"/>
          <w:sz w:val="24"/>
          <w:szCs w:val="24"/>
        </w:rPr>
        <w:t xml:space="preserve"> N/A</w:t>
      </w:r>
    </w:p>
    <w:p w14:paraId="63058BFC" w14:textId="0D5E8A7A" w:rsidR="00B53D0D" w:rsidRPr="007F467A" w:rsidRDefault="00BB51C0" w:rsidP="00D70186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F467A">
        <w:rPr>
          <w:rFonts w:ascii="Calibri" w:hAnsi="Calibri" w:cs="Calibri"/>
          <w:sz w:val="24"/>
          <w:szCs w:val="24"/>
        </w:rPr>
        <w:t>Fase del Proyecto</w:t>
      </w:r>
      <w:r w:rsidR="00F51763" w:rsidRPr="007F467A">
        <w:rPr>
          <w:rFonts w:ascii="Calibri" w:hAnsi="Calibri" w:cs="Calibri"/>
          <w:sz w:val="24"/>
          <w:szCs w:val="24"/>
        </w:rPr>
        <w:t>:</w:t>
      </w:r>
      <w:r w:rsidR="00F07487" w:rsidRPr="007F467A">
        <w:rPr>
          <w:rFonts w:ascii="Calibri" w:hAnsi="Calibri" w:cs="Calibri"/>
          <w:sz w:val="24"/>
          <w:szCs w:val="24"/>
        </w:rPr>
        <w:t xml:space="preserve"> N/A</w:t>
      </w:r>
    </w:p>
    <w:p w14:paraId="66D83556" w14:textId="30F2D534" w:rsidR="00B53D0D" w:rsidRPr="007F467A" w:rsidRDefault="00B53D0D" w:rsidP="00D70186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F467A">
        <w:rPr>
          <w:rFonts w:ascii="Calibri" w:hAnsi="Calibri" w:cs="Calibri"/>
          <w:sz w:val="24"/>
          <w:szCs w:val="24"/>
        </w:rPr>
        <w:t>Actividad de Proyecto</w:t>
      </w:r>
      <w:r w:rsidR="00E54187" w:rsidRPr="007F467A">
        <w:rPr>
          <w:rFonts w:ascii="Calibri" w:hAnsi="Calibri" w:cs="Calibri"/>
          <w:sz w:val="24"/>
          <w:szCs w:val="24"/>
        </w:rPr>
        <w:t xml:space="preserve"> </w:t>
      </w:r>
      <w:r w:rsidR="00BB51C0" w:rsidRPr="007F467A">
        <w:rPr>
          <w:rFonts w:ascii="Calibri" w:hAnsi="Calibri" w:cs="Calibri"/>
          <w:sz w:val="24"/>
          <w:szCs w:val="24"/>
        </w:rPr>
        <w:t>Formativo</w:t>
      </w:r>
      <w:r w:rsidR="00F51763" w:rsidRPr="007F467A">
        <w:rPr>
          <w:rFonts w:ascii="Calibri" w:hAnsi="Calibri" w:cs="Calibri"/>
          <w:sz w:val="24"/>
          <w:szCs w:val="24"/>
        </w:rPr>
        <w:t>:</w:t>
      </w:r>
      <w:r w:rsidR="00F07487" w:rsidRPr="007F467A">
        <w:rPr>
          <w:rFonts w:ascii="Calibri" w:hAnsi="Calibri" w:cs="Calibri"/>
          <w:sz w:val="24"/>
          <w:szCs w:val="24"/>
        </w:rPr>
        <w:t xml:space="preserve"> N/A</w:t>
      </w:r>
    </w:p>
    <w:p w14:paraId="0F830893" w14:textId="1DB7AEA2" w:rsidR="00B53D0D" w:rsidRPr="007F467A" w:rsidRDefault="00B53D0D" w:rsidP="00D70186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F467A">
        <w:rPr>
          <w:rFonts w:ascii="Calibri" w:hAnsi="Calibri" w:cs="Calibri"/>
          <w:sz w:val="24"/>
          <w:szCs w:val="24"/>
        </w:rPr>
        <w:t>Competencia</w:t>
      </w:r>
      <w:r w:rsidR="00F51763" w:rsidRPr="007F467A">
        <w:rPr>
          <w:rFonts w:ascii="Calibri" w:hAnsi="Calibri" w:cs="Calibri"/>
          <w:sz w:val="24"/>
          <w:szCs w:val="24"/>
        </w:rPr>
        <w:t>:</w:t>
      </w:r>
      <w:r w:rsidR="007F6B61" w:rsidRPr="007F467A">
        <w:rPr>
          <w:rFonts w:ascii="Calibri" w:hAnsi="Calibri" w:cs="Calibri"/>
          <w:sz w:val="24"/>
          <w:szCs w:val="24"/>
        </w:rPr>
        <w:t xml:space="preserve"> </w:t>
      </w:r>
      <w:r w:rsidR="007F6B61" w:rsidRPr="007F467A">
        <w:rPr>
          <w:rFonts w:ascii="Calibri" w:hAnsi="Calibri"/>
          <w:sz w:val="24"/>
          <w:szCs w:val="24"/>
        </w:rPr>
        <w:t>Decorar objeto artesanal según orden de producción.</w:t>
      </w:r>
    </w:p>
    <w:p w14:paraId="30ECAB32" w14:textId="6F010534" w:rsidR="00B53D0D" w:rsidRPr="007F467A" w:rsidRDefault="00B53D0D" w:rsidP="00D70186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F467A">
        <w:rPr>
          <w:rFonts w:ascii="Calibri" w:hAnsi="Calibri" w:cs="Calibri"/>
          <w:sz w:val="24"/>
          <w:szCs w:val="24"/>
        </w:rPr>
        <w:t>Resultados de Aprendizaje:</w:t>
      </w:r>
    </w:p>
    <w:p w14:paraId="1CC5DE12" w14:textId="77777777" w:rsidR="000E64F8" w:rsidRPr="007F467A" w:rsidRDefault="000E64F8" w:rsidP="00D70186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F467A">
        <w:rPr>
          <w:rFonts w:ascii="Calibri" w:hAnsi="Calibri"/>
          <w:sz w:val="24"/>
          <w:szCs w:val="24"/>
        </w:rPr>
        <w:t xml:space="preserve">Aplicar normas de Seguridad Industrial y Salud Ocupacional de acuerdo con la reglamentación vigente. </w:t>
      </w:r>
    </w:p>
    <w:p w14:paraId="52D2D03F" w14:textId="6DE52689" w:rsidR="000E64F8" w:rsidRPr="007F467A" w:rsidRDefault="000E64F8" w:rsidP="00D70186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F467A">
        <w:rPr>
          <w:rFonts w:ascii="Calibri" w:hAnsi="Calibri"/>
          <w:sz w:val="24"/>
          <w:szCs w:val="24"/>
        </w:rPr>
        <w:t>Efectuar proceso de elaboración y acabado según requerimiento técnico artesanal, ficha de diseño y orden de producción.</w:t>
      </w:r>
    </w:p>
    <w:p w14:paraId="45886633" w14:textId="28A882A6" w:rsidR="000E64F8" w:rsidRPr="007F467A" w:rsidRDefault="000E64F8" w:rsidP="00D70186">
      <w:pPr>
        <w:pStyle w:val="Prrafodelista"/>
        <w:numPr>
          <w:ilvl w:val="0"/>
          <w:numId w:val="4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F467A">
        <w:rPr>
          <w:rFonts w:ascii="Calibri" w:hAnsi="Calibri"/>
          <w:sz w:val="24"/>
          <w:szCs w:val="24"/>
        </w:rPr>
        <w:t>Alistar materiales, herramientas e insumos de acuerdo con requerimientos del cliente, ficha técnica y orden de producción</w:t>
      </w:r>
      <w:r w:rsidR="00B157FD" w:rsidRPr="007F467A">
        <w:rPr>
          <w:rFonts w:ascii="Calibri" w:hAnsi="Calibri"/>
          <w:sz w:val="24"/>
          <w:szCs w:val="24"/>
        </w:rPr>
        <w:t>.</w:t>
      </w:r>
    </w:p>
    <w:p w14:paraId="2F477666" w14:textId="3C425A1D" w:rsidR="00F51763" w:rsidRPr="007F467A" w:rsidRDefault="00B53D0D" w:rsidP="00D70186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F467A">
        <w:rPr>
          <w:rFonts w:ascii="Calibri" w:hAnsi="Calibri" w:cs="Calibri"/>
          <w:sz w:val="24"/>
          <w:szCs w:val="24"/>
        </w:rPr>
        <w:t>Duración de la Guía</w:t>
      </w:r>
      <w:r w:rsidR="005E2F69" w:rsidRPr="007F467A">
        <w:rPr>
          <w:rFonts w:ascii="Calibri" w:hAnsi="Calibri" w:cs="Calibri"/>
          <w:sz w:val="24"/>
          <w:szCs w:val="24"/>
        </w:rPr>
        <w:t xml:space="preserve"> de Aprendizaje</w:t>
      </w:r>
      <w:r w:rsidR="00F51763" w:rsidRPr="007F467A">
        <w:rPr>
          <w:rFonts w:ascii="Calibri" w:hAnsi="Calibri" w:cs="Calibri"/>
          <w:sz w:val="24"/>
          <w:szCs w:val="24"/>
        </w:rPr>
        <w:t>:</w:t>
      </w:r>
      <w:r w:rsidR="00937720" w:rsidRPr="007F467A">
        <w:rPr>
          <w:rFonts w:ascii="Calibri" w:hAnsi="Calibri" w:cs="Calibri"/>
          <w:sz w:val="24"/>
          <w:szCs w:val="24"/>
        </w:rPr>
        <w:t xml:space="preserve"> 40 horas.</w:t>
      </w:r>
    </w:p>
    <w:p w14:paraId="3D1ED398" w14:textId="20D2DD0D" w:rsidR="0026785F" w:rsidRPr="007F467A" w:rsidRDefault="00B53D0D" w:rsidP="009448E8">
      <w:pPr>
        <w:spacing w:after="0" w:line="240" w:lineRule="auto"/>
        <w:rPr>
          <w:rFonts w:cs="Calibri"/>
          <w:b/>
          <w:sz w:val="24"/>
          <w:szCs w:val="24"/>
        </w:rPr>
      </w:pPr>
      <w:r w:rsidRPr="007F467A">
        <w:rPr>
          <w:rFonts w:cs="Calibri"/>
          <w:b/>
          <w:sz w:val="24"/>
          <w:szCs w:val="24"/>
        </w:rPr>
        <w:t>2. PRESENTACIÓN</w:t>
      </w:r>
    </w:p>
    <w:p w14:paraId="52132DF4" w14:textId="77777777" w:rsidR="0026785F" w:rsidRPr="007F467A" w:rsidRDefault="0026785F" w:rsidP="00677B40">
      <w:pPr>
        <w:spacing w:before="100" w:beforeAutospacing="1" w:after="100" w:afterAutospacing="1" w:line="240" w:lineRule="auto"/>
        <w:ind w:left="426"/>
        <w:jc w:val="both"/>
        <w:rPr>
          <w:rFonts w:eastAsia="Times New Roman"/>
          <w:sz w:val="24"/>
          <w:szCs w:val="24"/>
          <w:lang w:eastAsia="es-CO"/>
        </w:rPr>
      </w:pPr>
      <w:r w:rsidRPr="007F467A">
        <w:rPr>
          <w:rFonts w:eastAsia="Times New Roman"/>
          <w:sz w:val="24"/>
          <w:szCs w:val="24"/>
          <w:lang w:eastAsia="es-CO"/>
        </w:rPr>
        <w:t xml:space="preserve">Esta guía de aprendizaje ha sido diseñada para motivar y acompañar a los aprendices en el fascinante mundo de la </w:t>
      </w:r>
      <w:r w:rsidRPr="007F467A">
        <w:rPr>
          <w:rFonts w:eastAsia="Times New Roman"/>
          <w:bCs/>
          <w:sz w:val="24"/>
          <w:szCs w:val="24"/>
          <w:lang w:eastAsia="es-CO"/>
        </w:rPr>
        <w:t>decoración con globos</w:t>
      </w:r>
      <w:r w:rsidRPr="007F467A">
        <w:rPr>
          <w:rFonts w:eastAsia="Times New Roman"/>
          <w:sz w:val="24"/>
          <w:szCs w:val="24"/>
          <w:lang w:eastAsia="es-CO"/>
        </w:rPr>
        <w:t>, una actividad que combina creatividad, técnica y sentido estético.</w:t>
      </w:r>
    </w:p>
    <w:p w14:paraId="44D6CF51" w14:textId="77777777" w:rsidR="0026785F" w:rsidRPr="007F467A" w:rsidRDefault="0026785F" w:rsidP="00277517">
      <w:pPr>
        <w:spacing w:before="100" w:beforeAutospacing="1" w:after="100" w:afterAutospacing="1" w:line="240" w:lineRule="auto"/>
        <w:ind w:left="426"/>
        <w:jc w:val="both"/>
        <w:rPr>
          <w:rFonts w:eastAsia="Times New Roman"/>
          <w:sz w:val="24"/>
          <w:szCs w:val="24"/>
          <w:lang w:eastAsia="es-CO"/>
        </w:rPr>
      </w:pPr>
      <w:r w:rsidRPr="007F467A">
        <w:rPr>
          <w:rFonts w:eastAsia="Times New Roman"/>
          <w:sz w:val="24"/>
          <w:szCs w:val="24"/>
          <w:lang w:eastAsia="es-CO"/>
        </w:rPr>
        <w:t xml:space="preserve">Su objetivo es </w:t>
      </w:r>
      <w:r w:rsidRPr="007F467A">
        <w:rPr>
          <w:rFonts w:eastAsia="Times New Roman"/>
          <w:bCs/>
          <w:sz w:val="24"/>
          <w:szCs w:val="24"/>
          <w:lang w:eastAsia="es-CO"/>
        </w:rPr>
        <w:t>motivar hacia la actividad de aprendizaje</w:t>
      </w:r>
      <w:r w:rsidRPr="007F467A">
        <w:rPr>
          <w:rFonts w:eastAsia="Times New Roman"/>
          <w:sz w:val="24"/>
          <w:szCs w:val="24"/>
          <w:lang w:eastAsia="es-CO"/>
        </w:rPr>
        <w:t>, destacando las fortalezas y beneficios que aporta el desarrollo de habilidades y destrezas manuales, la capacidad creativa y la proyección laboral en el sector de eventos y celebraciones.</w:t>
      </w:r>
    </w:p>
    <w:p w14:paraId="7FDC42EB" w14:textId="77777777" w:rsidR="0026785F" w:rsidRPr="007F467A" w:rsidRDefault="0026785F" w:rsidP="00277517">
      <w:pPr>
        <w:spacing w:before="100" w:beforeAutospacing="1" w:after="100" w:afterAutospacing="1" w:line="240" w:lineRule="auto"/>
        <w:ind w:left="426"/>
        <w:jc w:val="both"/>
        <w:rPr>
          <w:rFonts w:eastAsia="Times New Roman"/>
          <w:sz w:val="24"/>
          <w:szCs w:val="24"/>
          <w:lang w:eastAsia="es-CO"/>
        </w:rPr>
      </w:pPr>
      <w:r w:rsidRPr="007F467A">
        <w:rPr>
          <w:rFonts w:eastAsia="Times New Roman"/>
          <w:sz w:val="24"/>
          <w:szCs w:val="24"/>
          <w:lang w:eastAsia="es-CO"/>
        </w:rPr>
        <w:lastRenderedPageBreak/>
        <w:t xml:space="preserve">La estructura del contenido busca </w:t>
      </w:r>
      <w:r w:rsidRPr="007F467A">
        <w:rPr>
          <w:rFonts w:eastAsia="Times New Roman"/>
          <w:bCs/>
          <w:sz w:val="24"/>
          <w:szCs w:val="24"/>
          <w:lang w:eastAsia="es-CO"/>
        </w:rPr>
        <w:t>guiar y organizar el aprendizaje</w:t>
      </w:r>
      <w:r w:rsidRPr="007F467A">
        <w:rPr>
          <w:rFonts w:eastAsia="Times New Roman"/>
          <w:sz w:val="24"/>
          <w:szCs w:val="24"/>
          <w:lang w:eastAsia="es-CO"/>
        </w:rPr>
        <w:t xml:space="preserve"> de forma que contribuya al </w:t>
      </w:r>
      <w:r w:rsidRPr="007F467A">
        <w:rPr>
          <w:rFonts w:eastAsia="Times New Roman"/>
          <w:bCs/>
          <w:sz w:val="24"/>
          <w:szCs w:val="24"/>
          <w:lang w:eastAsia="es-CO"/>
        </w:rPr>
        <w:t>desarrollo integral</w:t>
      </w:r>
      <w:r w:rsidRPr="007F467A">
        <w:rPr>
          <w:rFonts w:eastAsia="Times New Roman"/>
          <w:sz w:val="24"/>
          <w:szCs w:val="24"/>
          <w:lang w:eastAsia="es-CO"/>
        </w:rPr>
        <w:t xml:space="preserve"> del aprendiz, fomentando no solo el dominio de las técnicas, sino también competencias como la disciplina, el trabajo en equipo, la comunicación y la innovación.</w:t>
      </w:r>
    </w:p>
    <w:p w14:paraId="4000322C" w14:textId="77777777" w:rsidR="0026785F" w:rsidRPr="007F467A" w:rsidRDefault="0026785F" w:rsidP="00277517">
      <w:pPr>
        <w:spacing w:before="100" w:beforeAutospacing="1" w:after="100" w:afterAutospacing="1" w:line="240" w:lineRule="auto"/>
        <w:ind w:left="426"/>
        <w:jc w:val="both"/>
        <w:rPr>
          <w:rFonts w:eastAsia="Times New Roman"/>
          <w:sz w:val="24"/>
          <w:szCs w:val="24"/>
          <w:lang w:eastAsia="es-CO"/>
        </w:rPr>
      </w:pPr>
      <w:r w:rsidRPr="007F467A">
        <w:rPr>
          <w:rFonts w:eastAsia="Times New Roman"/>
          <w:sz w:val="24"/>
          <w:szCs w:val="24"/>
          <w:lang w:eastAsia="es-CO"/>
        </w:rPr>
        <w:t xml:space="preserve">A través de actividades prácticas y retos creativos, esta guía </w:t>
      </w:r>
      <w:r w:rsidRPr="007F467A">
        <w:rPr>
          <w:rFonts w:eastAsia="Times New Roman"/>
          <w:bCs/>
          <w:sz w:val="24"/>
          <w:szCs w:val="24"/>
          <w:lang w:eastAsia="es-CO"/>
        </w:rPr>
        <w:t>invita a la acción</w:t>
      </w:r>
      <w:r w:rsidRPr="007F467A">
        <w:rPr>
          <w:rFonts w:eastAsia="Times New Roman"/>
          <w:sz w:val="24"/>
          <w:szCs w:val="24"/>
          <w:lang w:eastAsia="es-CO"/>
        </w:rPr>
        <w:t xml:space="preserve"> y promueve un trabajo autónomo, sistemático y organizado, que permita a cada aprendiz avanzar a su propio ritmo, pero con la exigencia necesaria para alcanzar resultados de calidad.</w:t>
      </w:r>
    </w:p>
    <w:p w14:paraId="5D563F12" w14:textId="77777777" w:rsidR="0026785F" w:rsidRPr="007F467A" w:rsidRDefault="0026785F" w:rsidP="00277517">
      <w:pPr>
        <w:spacing w:before="100" w:beforeAutospacing="1" w:after="100" w:afterAutospacing="1" w:line="240" w:lineRule="auto"/>
        <w:ind w:left="426"/>
        <w:jc w:val="both"/>
        <w:rPr>
          <w:rFonts w:eastAsia="Times New Roman"/>
          <w:sz w:val="24"/>
          <w:szCs w:val="24"/>
          <w:lang w:eastAsia="es-CO"/>
        </w:rPr>
      </w:pPr>
      <w:r w:rsidRPr="007F467A">
        <w:rPr>
          <w:rFonts w:eastAsia="Times New Roman"/>
          <w:sz w:val="24"/>
          <w:szCs w:val="24"/>
          <w:lang w:eastAsia="es-CO"/>
        </w:rPr>
        <w:t xml:space="preserve">El contenido está diseñado para </w:t>
      </w:r>
      <w:r w:rsidRPr="007F467A">
        <w:rPr>
          <w:rFonts w:eastAsia="Times New Roman"/>
          <w:bCs/>
          <w:sz w:val="24"/>
          <w:szCs w:val="24"/>
          <w:lang w:eastAsia="es-CO"/>
        </w:rPr>
        <w:t>relacionar conocimientos previos con nuevos saberes</w:t>
      </w:r>
      <w:r w:rsidRPr="007F467A">
        <w:rPr>
          <w:rFonts w:eastAsia="Times New Roman"/>
          <w:sz w:val="24"/>
          <w:szCs w:val="24"/>
          <w:lang w:eastAsia="es-CO"/>
        </w:rPr>
        <w:t>, permitiendo una construcción significativa del aprendizaje y facilitando la comprensión y aplicación de las técnicas de decoración en diversos contextos.</w:t>
      </w:r>
    </w:p>
    <w:p w14:paraId="50BE6B42" w14:textId="77777777" w:rsidR="0026785F" w:rsidRPr="007F467A" w:rsidRDefault="0026785F" w:rsidP="00277517">
      <w:pPr>
        <w:spacing w:before="100" w:beforeAutospacing="1" w:after="100" w:afterAutospacing="1" w:line="240" w:lineRule="auto"/>
        <w:ind w:left="426"/>
        <w:jc w:val="both"/>
        <w:rPr>
          <w:rFonts w:eastAsia="Times New Roman"/>
          <w:sz w:val="24"/>
          <w:szCs w:val="24"/>
          <w:lang w:eastAsia="es-CO"/>
        </w:rPr>
      </w:pPr>
      <w:r w:rsidRPr="007F467A">
        <w:rPr>
          <w:rFonts w:eastAsia="Times New Roman"/>
          <w:sz w:val="24"/>
          <w:szCs w:val="24"/>
          <w:lang w:eastAsia="es-CO"/>
        </w:rPr>
        <w:t xml:space="preserve">Finalmente, se busca </w:t>
      </w:r>
      <w:r w:rsidRPr="007F467A">
        <w:rPr>
          <w:rFonts w:eastAsia="Times New Roman"/>
          <w:bCs/>
          <w:sz w:val="24"/>
          <w:szCs w:val="24"/>
          <w:lang w:eastAsia="es-CO"/>
        </w:rPr>
        <w:t>promover el aprendizaje colaborativo</w:t>
      </w:r>
      <w:r w:rsidRPr="007F467A">
        <w:rPr>
          <w:rFonts w:eastAsia="Times New Roman"/>
          <w:sz w:val="24"/>
          <w:szCs w:val="24"/>
          <w:lang w:eastAsia="es-CO"/>
        </w:rPr>
        <w:t>, fortaleciendo el crecimiento integral del grupo, el intercambio de ideas y la creatividad colectiva, para que el resultado final sea el reflejo de la unión entre el talento individual y el trabajo en equipo.</w:t>
      </w:r>
    </w:p>
    <w:p w14:paraId="04DB577D" w14:textId="15DA9852" w:rsidR="009448E8" w:rsidRPr="007F467A" w:rsidRDefault="0026785F" w:rsidP="007953F4">
      <w:pPr>
        <w:spacing w:before="100" w:beforeAutospacing="1" w:after="100" w:afterAutospacing="1" w:line="240" w:lineRule="auto"/>
        <w:ind w:left="426"/>
        <w:jc w:val="both"/>
        <w:rPr>
          <w:rFonts w:cs="Calibri"/>
          <w:b/>
          <w:sz w:val="24"/>
          <w:szCs w:val="24"/>
          <w:lang w:val="es-MX"/>
        </w:rPr>
      </w:pPr>
      <w:r w:rsidRPr="007F467A">
        <w:rPr>
          <w:rFonts w:eastAsia="Times New Roman"/>
          <w:b/>
          <w:bCs/>
          <w:sz w:val="24"/>
          <w:szCs w:val="24"/>
          <w:lang w:eastAsia="es-CO"/>
        </w:rPr>
        <w:t>Con esta guía, cada globo será más que un adorno: será una oportunidad para crear, innovar y transformar espacios con color y alegría.</w:t>
      </w:r>
    </w:p>
    <w:p w14:paraId="05E7627C" w14:textId="63E93677" w:rsidR="00B53D0D" w:rsidRPr="007F467A" w:rsidRDefault="00B53D0D" w:rsidP="001078B5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sz w:val="24"/>
          <w:szCs w:val="24"/>
          <w:lang w:val="es-MX"/>
        </w:rPr>
      </w:pPr>
      <w:r w:rsidRPr="007F467A">
        <w:rPr>
          <w:rFonts w:cs="Calibri"/>
          <w:b/>
          <w:sz w:val="24"/>
          <w:szCs w:val="24"/>
          <w:lang w:val="es-MX"/>
        </w:rPr>
        <w:t>3.  FORMULACIÓN DE LAS ACTIVIDADES DE APRENDIZAJE</w:t>
      </w:r>
    </w:p>
    <w:p w14:paraId="09A58A38" w14:textId="0B84EEFB" w:rsidR="007953F4" w:rsidRPr="007F467A" w:rsidRDefault="006B1464" w:rsidP="00D70186">
      <w:pPr>
        <w:pStyle w:val="Prrafodelista"/>
        <w:numPr>
          <w:ilvl w:val="0"/>
          <w:numId w:val="3"/>
        </w:num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Calibri" w:hAnsi="Calibri" w:cs="Calibri"/>
          <w:b/>
          <w:bCs/>
          <w:sz w:val="24"/>
          <w:szCs w:val="24"/>
          <w:lang w:val="es-MX"/>
        </w:rPr>
      </w:pPr>
      <w:r w:rsidRPr="007F467A">
        <w:rPr>
          <w:rStyle w:val="Textoennegrita"/>
          <w:rFonts w:ascii="Calibri" w:hAnsi="Calibri"/>
          <w:sz w:val="24"/>
          <w:szCs w:val="24"/>
        </w:rPr>
        <w:t>Actividad 1: Reconociendo el Mundo de los G</w:t>
      </w:r>
      <w:r w:rsidR="007953F4" w:rsidRPr="007F467A">
        <w:rPr>
          <w:rStyle w:val="Textoennegrita"/>
          <w:rFonts w:ascii="Calibri" w:hAnsi="Calibri"/>
          <w:sz w:val="24"/>
          <w:szCs w:val="24"/>
        </w:rPr>
        <w:t>lobos</w:t>
      </w:r>
    </w:p>
    <w:p w14:paraId="0AF70CDE" w14:textId="77777777" w:rsidR="00DB21AA" w:rsidRPr="007F467A" w:rsidRDefault="007953F4" w:rsidP="00721F13">
      <w:pPr>
        <w:pStyle w:val="NormalWeb"/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Objetivo:</w:t>
      </w:r>
      <w:r w:rsidRPr="007F467A">
        <w:rPr>
          <w:rFonts w:ascii="Calibri" w:hAnsi="Calibri"/>
        </w:rPr>
        <w:t xml:space="preserve"> Identificar tipos de globos, materiales y herramientas utilizadas en la decoración.</w:t>
      </w:r>
    </w:p>
    <w:p w14:paraId="2EB434F3" w14:textId="42B54849" w:rsidR="007953F4" w:rsidRPr="007F467A" w:rsidRDefault="007953F4" w:rsidP="00721F13">
      <w:pPr>
        <w:pStyle w:val="NormalWeb"/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Descripción:</w:t>
      </w:r>
    </w:p>
    <w:p w14:paraId="5260275E" w14:textId="1AB76031" w:rsidR="007953F4" w:rsidRPr="007F467A" w:rsidRDefault="007953F4" w:rsidP="00D70186">
      <w:pPr>
        <w:pStyle w:val="NormalWeb"/>
        <w:numPr>
          <w:ilvl w:val="0"/>
          <w:numId w:val="5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Observación y manipulación de distintos tipos de globos (látex,  metalizados, personalizados).</w:t>
      </w:r>
    </w:p>
    <w:p w14:paraId="4DD319DD" w14:textId="77777777" w:rsidR="007953F4" w:rsidRPr="007F467A" w:rsidRDefault="007953F4" w:rsidP="00D70186">
      <w:pPr>
        <w:pStyle w:val="NormalWeb"/>
        <w:numPr>
          <w:ilvl w:val="0"/>
          <w:numId w:val="5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Clasificación según tamaño, forma, color y uso.</w:t>
      </w:r>
    </w:p>
    <w:p w14:paraId="333B391A" w14:textId="77777777" w:rsidR="00721F13" w:rsidRPr="007F467A" w:rsidRDefault="007953F4" w:rsidP="00D70186">
      <w:pPr>
        <w:pStyle w:val="NormalWeb"/>
        <w:numPr>
          <w:ilvl w:val="0"/>
          <w:numId w:val="5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Elaboración de una ficha técnica con nombre, características y aplicaciones de cada tipo.</w:t>
      </w:r>
    </w:p>
    <w:p w14:paraId="36940F86" w14:textId="020A7AF5" w:rsidR="007953F4" w:rsidRPr="007F467A" w:rsidRDefault="007953F4" w:rsidP="00D70186">
      <w:pPr>
        <w:pStyle w:val="NormalWeb"/>
        <w:numPr>
          <w:ilvl w:val="0"/>
          <w:numId w:val="5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Evidencia:</w:t>
      </w:r>
      <w:r w:rsidRPr="007F467A">
        <w:rPr>
          <w:rFonts w:ascii="Calibri" w:hAnsi="Calibri"/>
        </w:rPr>
        <w:t xml:space="preserve"> Lista de clasificación y exposición breve en grupo.</w:t>
      </w:r>
    </w:p>
    <w:p w14:paraId="3FFACD7E" w14:textId="77777777" w:rsidR="00CE325C" w:rsidRPr="007F467A" w:rsidRDefault="00CE325C" w:rsidP="00CE325C">
      <w:pPr>
        <w:pStyle w:val="NormalWeb"/>
        <w:ind w:left="720"/>
        <w:jc w:val="both"/>
        <w:rPr>
          <w:rFonts w:ascii="Calibri" w:hAnsi="Calibri"/>
        </w:rPr>
      </w:pPr>
    </w:p>
    <w:p w14:paraId="5EDD1B87" w14:textId="72BC88EC" w:rsidR="00414A98" w:rsidRPr="007F467A" w:rsidRDefault="006B1464" w:rsidP="00D70186">
      <w:pPr>
        <w:pStyle w:val="Ttulo3"/>
        <w:numPr>
          <w:ilvl w:val="0"/>
          <w:numId w:val="5"/>
        </w:numPr>
        <w:jc w:val="both"/>
        <w:rPr>
          <w:rFonts w:ascii="Calibri" w:hAnsi="Calibri"/>
          <w:color w:val="auto"/>
          <w:sz w:val="24"/>
          <w:szCs w:val="24"/>
        </w:rPr>
      </w:pPr>
      <w:r w:rsidRPr="007F467A">
        <w:rPr>
          <w:rStyle w:val="Textoennegrita"/>
          <w:rFonts w:ascii="Calibri" w:hAnsi="Calibri"/>
          <w:b/>
          <w:bCs/>
          <w:color w:val="auto"/>
          <w:sz w:val="24"/>
          <w:szCs w:val="24"/>
        </w:rPr>
        <w:t>Actividad 2: Técnicas Básicas de Inflado y A</w:t>
      </w:r>
      <w:r w:rsidR="00414A98" w:rsidRPr="007F467A">
        <w:rPr>
          <w:rStyle w:val="Textoennegrita"/>
          <w:rFonts w:ascii="Calibri" w:hAnsi="Calibri"/>
          <w:b/>
          <w:bCs/>
          <w:color w:val="auto"/>
          <w:sz w:val="24"/>
          <w:szCs w:val="24"/>
        </w:rPr>
        <w:t>marre</w:t>
      </w:r>
    </w:p>
    <w:p w14:paraId="59C3248E" w14:textId="77777777" w:rsidR="000D206F" w:rsidRPr="007F467A" w:rsidRDefault="00414A98" w:rsidP="001078B5">
      <w:pPr>
        <w:pStyle w:val="NormalWeb"/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Objetivo:</w:t>
      </w:r>
      <w:r w:rsidRPr="007F467A">
        <w:rPr>
          <w:rFonts w:ascii="Calibri" w:hAnsi="Calibri"/>
        </w:rPr>
        <w:t xml:space="preserve"> Desarrollar destrezas manuales y control en el manejo de globos.</w:t>
      </w:r>
    </w:p>
    <w:p w14:paraId="6375E8FA" w14:textId="2E5E4250" w:rsidR="00414A98" w:rsidRPr="007F467A" w:rsidRDefault="00414A98" w:rsidP="001078B5">
      <w:pPr>
        <w:pStyle w:val="NormalWeb"/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Descripción:</w:t>
      </w:r>
    </w:p>
    <w:p w14:paraId="3D779DFB" w14:textId="77777777" w:rsidR="00414A98" w:rsidRPr="007F467A" w:rsidRDefault="00414A98" w:rsidP="00D70186">
      <w:pPr>
        <w:pStyle w:val="NormalWeb"/>
        <w:numPr>
          <w:ilvl w:val="0"/>
          <w:numId w:val="6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Práctica de inflado con inflador manual y eléctrico.</w:t>
      </w:r>
    </w:p>
    <w:p w14:paraId="30F473E3" w14:textId="77777777" w:rsidR="00414A98" w:rsidRPr="007F467A" w:rsidRDefault="00414A98" w:rsidP="00D70186">
      <w:pPr>
        <w:pStyle w:val="NormalWeb"/>
        <w:numPr>
          <w:ilvl w:val="0"/>
          <w:numId w:val="6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lastRenderedPageBreak/>
        <w:t>Técnicas de amarre simple, doble y unión en racimos.</w:t>
      </w:r>
    </w:p>
    <w:p w14:paraId="78E184E6" w14:textId="77777777" w:rsidR="00FF3F0B" w:rsidRPr="007F467A" w:rsidRDefault="00414A98" w:rsidP="00D70186">
      <w:pPr>
        <w:pStyle w:val="NormalWeb"/>
        <w:numPr>
          <w:ilvl w:val="0"/>
          <w:numId w:val="6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Ejercicios cronometrados para mejorar rapidez y uniformidad.</w:t>
      </w:r>
    </w:p>
    <w:p w14:paraId="252B49D2" w14:textId="7EB45859" w:rsidR="00A023AD" w:rsidRPr="007F467A" w:rsidRDefault="00414A98" w:rsidP="00D70186">
      <w:pPr>
        <w:pStyle w:val="NormalWeb"/>
        <w:numPr>
          <w:ilvl w:val="0"/>
          <w:numId w:val="6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Evidencia:</w:t>
      </w:r>
      <w:r w:rsidRPr="007F467A">
        <w:rPr>
          <w:rFonts w:ascii="Calibri" w:hAnsi="Calibri"/>
        </w:rPr>
        <w:t xml:space="preserve"> Presentación de racimos de globos con medidas uniformes.</w:t>
      </w:r>
    </w:p>
    <w:p w14:paraId="3128D1F8" w14:textId="77777777" w:rsidR="00AF4047" w:rsidRPr="007F467A" w:rsidRDefault="00AF4047" w:rsidP="00AF4047">
      <w:pPr>
        <w:pStyle w:val="Prrafodelista"/>
        <w:spacing w:before="100" w:beforeAutospacing="1" w:after="100" w:afterAutospacing="1" w:line="240" w:lineRule="auto"/>
        <w:jc w:val="both"/>
        <w:rPr>
          <w:rFonts w:ascii="Calibri" w:hAnsi="Calibri"/>
          <w:sz w:val="24"/>
          <w:szCs w:val="24"/>
        </w:rPr>
      </w:pPr>
    </w:p>
    <w:p w14:paraId="67C0C684" w14:textId="36516226" w:rsidR="00A023AD" w:rsidRPr="007F467A" w:rsidRDefault="00A023AD" w:rsidP="00D70186">
      <w:pPr>
        <w:pStyle w:val="NormalWeb"/>
        <w:numPr>
          <w:ilvl w:val="0"/>
          <w:numId w:val="6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Actividad 3: Construy</w:t>
      </w:r>
      <w:r w:rsidR="006B1464" w:rsidRPr="007F467A">
        <w:rPr>
          <w:rStyle w:val="Textoennegrita"/>
          <w:rFonts w:ascii="Calibri" w:hAnsi="Calibri"/>
        </w:rPr>
        <w:t>endo Formas y E</w:t>
      </w:r>
      <w:r w:rsidRPr="007F467A">
        <w:rPr>
          <w:rStyle w:val="Textoennegrita"/>
          <w:rFonts w:ascii="Calibri" w:hAnsi="Calibri"/>
        </w:rPr>
        <w:t>structuras</w:t>
      </w:r>
    </w:p>
    <w:p w14:paraId="0DCADEE6" w14:textId="77777777" w:rsidR="00A023AD" w:rsidRPr="007F467A" w:rsidRDefault="00A023AD" w:rsidP="001078B5">
      <w:pPr>
        <w:pStyle w:val="NormalWeb"/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Objetivo:</w:t>
      </w:r>
      <w:r w:rsidRPr="007F467A">
        <w:rPr>
          <w:rFonts w:ascii="Calibri" w:hAnsi="Calibri"/>
        </w:rPr>
        <w:t xml:space="preserve"> Aplicar técnicas para la elaboración de figuras decorativas.</w:t>
      </w:r>
    </w:p>
    <w:p w14:paraId="698CB135" w14:textId="3AD5CD36" w:rsidR="00A023AD" w:rsidRPr="007F467A" w:rsidRDefault="00A023AD" w:rsidP="001078B5">
      <w:pPr>
        <w:pStyle w:val="NormalWeb"/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Descripción:</w:t>
      </w:r>
    </w:p>
    <w:p w14:paraId="557736BD" w14:textId="77777777" w:rsidR="00A023AD" w:rsidRPr="007F467A" w:rsidRDefault="00A023AD" w:rsidP="00D70186">
      <w:pPr>
        <w:pStyle w:val="NormalWeb"/>
        <w:numPr>
          <w:ilvl w:val="0"/>
          <w:numId w:val="7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Elaboración de arcos, columnas y centros de mesa siguiendo un plano o modelo.</w:t>
      </w:r>
    </w:p>
    <w:p w14:paraId="597BCD7F" w14:textId="77777777" w:rsidR="00A023AD" w:rsidRPr="007F467A" w:rsidRDefault="00A023AD" w:rsidP="00D70186">
      <w:pPr>
        <w:pStyle w:val="NormalWeb"/>
        <w:numPr>
          <w:ilvl w:val="0"/>
          <w:numId w:val="7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Uso de patrones de color y simetría.</w:t>
      </w:r>
    </w:p>
    <w:p w14:paraId="53826667" w14:textId="77777777" w:rsidR="00013CA1" w:rsidRPr="007F467A" w:rsidRDefault="00A023AD" w:rsidP="00D70186">
      <w:pPr>
        <w:pStyle w:val="NormalWeb"/>
        <w:numPr>
          <w:ilvl w:val="0"/>
          <w:numId w:val="7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Ensamble en equipo para fomentar el trabajo colaborativo.</w:t>
      </w:r>
    </w:p>
    <w:p w14:paraId="2E48D3F9" w14:textId="4C9F5FB9" w:rsidR="00022580" w:rsidRPr="007F467A" w:rsidRDefault="00A023AD" w:rsidP="00D70186">
      <w:pPr>
        <w:pStyle w:val="NormalWeb"/>
        <w:numPr>
          <w:ilvl w:val="0"/>
          <w:numId w:val="7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Evidencia:</w:t>
      </w:r>
      <w:r w:rsidRPr="007F467A">
        <w:rPr>
          <w:rFonts w:ascii="Calibri" w:hAnsi="Calibri"/>
        </w:rPr>
        <w:t xml:space="preserve"> Montaje de una estructura en grupo y registro fotográfico del proceso.</w:t>
      </w:r>
    </w:p>
    <w:p w14:paraId="734367A7" w14:textId="77777777" w:rsidR="00022580" w:rsidRPr="007F467A" w:rsidRDefault="00022580" w:rsidP="001078B5">
      <w:pPr>
        <w:pStyle w:val="NormalWeb"/>
        <w:ind w:left="720"/>
        <w:jc w:val="both"/>
        <w:rPr>
          <w:rFonts w:ascii="Calibri" w:hAnsi="Calibri"/>
        </w:rPr>
      </w:pPr>
    </w:p>
    <w:p w14:paraId="4D3B6252" w14:textId="2BF819D5" w:rsidR="00022580" w:rsidRPr="007F467A" w:rsidRDefault="00881D8A" w:rsidP="00D70186">
      <w:pPr>
        <w:pStyle w:val="NormalWeb"/>
        <w:numPr>
          <w:ilvl w:val="0"/>
          <w:numId w:val="7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Actividad 4: Creatividad A</w:t>
      </w:r>
      <w:r w:rsidR="00022580" w:rsidRPr="007F467A">
        <w:rPr>
          <w:rStyle w:val="Textoennegrita"/>
          <w:rFonts w:ascii="Calibri" w:hAnsi="Calibri"/>
        </w:rPr>
        <w:t>plicada</w:t>
      </w:r>
    </w:p>
    <w:p w14:paraId="10E2DD34" w14:textId="77777777" w:rsidR="00C05704" w:rsidRPr="007F467A" w:rsidRDefault="00022580" w:rsidP="001078B5">
      <w:pPr>
        <w:pStyle w:val="NormalWeb"/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Objetivo:</w:t>
      </w:r>
      <w:r w:rsidRPr="007F467A">
        <w:rPr>
          <w:rFonts w:ascii="Calibri" w:hAnsi="Calibri"/>
        </w:rPr>
        <w:t xml:space="preserve"> Diseñar una propuesta decorativa original para un evento específico.</w:t>
      </w:r>
    </w:p>
    <w:p w14:paraId="7A37C14C" w14:textId="6A4CCAD0" w:rsidR="00022580" w:rsidRPr="007F467A" w:rsidRDefault="00022580" w:rsidP="001078B5">
      <w:pPr>
        <w:pStyle w:val="NormalWeb"/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Descripción:</w:t>
      </w:r>
    </w:p>
    <w:p w14:paraId="47FF74D3" w14:textId="77777777" w:rsidR="00022580" w:rsidRPr="007F467A" w:rsidRDefault="00022580" w:rsidP="00D70186">
      <w:pPr>
        <w:pStyle w:val="NormalWeb"/>
        <w:numPr>
          <w:ilvl w:val="0"/>
          <w:numId w:val="8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Elección de un tema (cumpleaños, boda, feria, aniversario).</w:t>
      </w:r>
    </w:p>
    <w:p w14:paraId="2E319201" w14:textId="3A9645B1" w:rsidR="00022580" w:rsidRPr="007F467A" w:rsidRDefault="00022580" w:rsidP="00D70186">
      <w:pPr>
        <w:pStyle w:val="NormalWeb"/>
        <w:numPr>
          <w:ilvl w:val="0"/>
          <w:numId w:val="8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Elaboración de un</w:t>
      </w:r>
      <w:r w:rsidR="00500D7C" w:rsidRPr="007F467A">
        <w:rPr>
          <w:rFonts w:ascii="Calibri" w:hAnsi="Calibri"/>
        </w:rPr>
        <w:t xml:space="preserve">a figura </w:t>
      </w:r>
      <w:r w:rsidR="00FF4F8D" w:rsidRPr="007F467A">
        <w:rPr>
          <w:rFonts w:ascii="Calibri" w:hAnsi="Calibri"/>
        </w:rPr>
        <w:t>(</w:t>
      </w:r>
      <w:r w:rsidRPr="007F467A">
        <w:rPr>
          <w:rFonts w:ascii="Calibri" w:hAnsi="Calibri"/>
        </w:rPr>
        <w:t>colores, formas y distribución</w:t>
      </w:r>
      <w:r w:rsidR="003E0CB8" w:rsidRPr="007F467A">
        <w:rPr>
          <w:rFonts w:ascii="Calibri" w:hAnsi="Calibri"/>
        </w:rPr>
        <w:t>)</w:t>
      </w:r>
      <w:r w:rsidRPr="007F467A">
        <w:rPr>
          <w:rFonts w:ascii="Calibri" w:hAnsi="Calibri"/>
        </w:rPr>
        <w:t>.</w:t>
      </w:r>
    </w:p>
    <w:p w14:paraId="47BF1895" w14:textId="77777777" w:rsidR="00B56387" w:rsidRPr="007F467A" w:rsidRDefault="00022580" w:rsidP="00D70186">
      <w:pPr>
        <w:pStyle w:val="NormalWeb"/>
        <w:numPr>
          <w:ilvl w:val="0"/>
          <w:numId w:val="8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Presentación de la propuesta ante el grupo para retroalimentación.</w:t>
      </w:r>
    </w:p>
    <w:p w14:paraId="57108EFF" w14:textId="091EEB37" w:rsidR="00BF4550" w:rsidRPr="007F467A" w:rsidRDefault="00022580" w:rsidP="00D70186">
      <w:pPr>
        <w:pStyle w:val="NormalWeb"/>
        <w:numPr>
          <w:ilvl w:val="0"/>
          <w:numId w:val="8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Evidencia:</w:t>
      </w:r>
      <w:r w:rsidRPr="007F467A">
        <w:rPr>
          <w:rFonts w:ascii="Calibri" w:hAnsi="Calibri"/>
        </w:rPr>
        <w:t xml:space="preserve"> </w:t>
      </w:r>
      <w:r w:rsidR="000D0689" w:rsidRPr="007F467A">
        <w:rPr>
          <w:rFonts w:ascii="Calibri" w:hAnsi="Calibri"/>
        </w:rPr>
        <w:t>E</w:t>
      </w:r>
      <w:r w:rsidRPr="007F467A">
        <w:rPr>
          <w:rFonts w:ascii="Calibri" w:hAnsi="Calibri"/>
        </w:rPr>
        <w:t>xposición oral con justificación del diseño</w:t>
      </w:r>
      <w:r w:rsidR="000D0689" w:rsidRPr="007F467A">
        <w:rPr>
          <w:rFonts w:ascii="Calibri" w:hAnsi="Calibri"/>
        </w:rPr>
        <w:t xml:space="preserve"> creado</w:t>
      </w:r>
      <w:r w:rsidRPr="007F467A">
        <w:rPr>
          <w:rFonts w:ascii="Calibri" w:hAnsi="Calibri"/>
        </w:rPr>
        <w:t>.</w:t>
      </w:r>
    </w:p>
    <w:p w14:paraId="1973D5E4" w14:textId="77777777" w:rsidR="00BF4550" w:rsidRPr="007F467A" w:rsidRDefault="00BF4550" w:rsidP="001078B5">
      <w:pPr>
        <w:pStyle w:val="NormalWeb"/>
        <w:ind w:left="720"/>
        <w:jc w:val="both"/>
        <w:rPr>
          <w:rFonts w:ascii="Calibri" w:hAnsi="Calibri"/>
        </w:rPr>
      </w:pPr>
    </w:p>
    <w:p w14:paraId="57024087" w14:textId="314AB0F8" w:rsidR="00BF4550" w:rsidRPr="007F467A" w:rsidRDefault="00BF4550" w:rsidP="00D70186">
      <w:pPr>
        <w:pStyle w:val="NormalWeb"/>
        <w:numPr>
          <w:ilvl w:val="0"/>
          <w:numId w:val="8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Actividad 5: Montaje final</w:t>
      </w:r>
    </w:p>
    <w:p w14:paraId="160E7934" w14:textId="77777777" w:rsidR="003112AF" w:rsidRPr="007F467A" w:rsidRDefault="00BF4550" w:rsidP="001078B5">
      <w:pPr>
        <w:pStyle w:val="NormalWeb"/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Objetivo:</w:t>
      </w:r>
      <w:r w:rsidRPr="007F467A">
        <w:rPr>
          <w:rFonts w:ascii="Calibri" w:hAnsi="Calibri"/>
        </w:rPr>
        <w:t xml:space="preserve"> Integrar los conocimientos y habilidades adquiridos en un proyecto real.</w:t>
      </w:r>
    </w:p>
    <w:p w14:paraId="0C724FF1" w14:textId="444C814E" w:rsidR="00BF4550" w:rsidRPr="007F467A" w:rsidRDefault="00BF4550" w:rsidP="001078B5">
      <w:pPr>
        <w:pStyle w:val="NormalWeb"/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Descripción:</w:t>
      </w:r>
    </w:p>
    <w:p w14:paraId="18717C50" w14:textId="77777777" w:rsidR="00BF4550" w:rsidRPr="007F467A" w:rsidRDefault="00BF4550" w:rsidP="00D70186">
      <w:pPr>
        <w:pStyle w:val="NormalWeb"/>
        <w:numPr>
          <w:ilvl w:val="0"/>
          <w:numId w:val="9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Planificación y ejecución de la decoración de un espacio real o simulado.</w:t>
      </w:r>
    </w:p>
    <w:p w14:paraId="54BABF89" w14:textId="77777777" w:rsidR="00BF4550" w:rsidRPr="007F467A" w:rsidRDefault="00BF4550" w:rsidP="00D70186">
      <w:pPr>
        <w:pStyle w:val="NormalWeb"/>
        <w:numPr>
          <w:ilvl w:val="0"/>
          <w:numId w:val="9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Distribución de roles en el equipo.</w:t>
      </w:r>
    </w:p>
    <w:p w14:paraId="03B5092E" w14:textId="77777777" w:rsidR="00DB289F" w:rsidRPr="007F467A" w:rsidRDefault="00BF4550" w:rsidP="00D70186">
      <w:pPr>
        <w:pStyle w:val="NormalWeb"/>
        <w:numPr>
          <w:ilvl w:val="0"/>
          <w:numId w:val="9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Evaluación del montaje según estética, técnica y tiempos.</w:t>
      </w:r>
    </w:p>
    <w:p w14:paraId="1B52C6A2" w14:textId="532DD0D3" w:rsidR="00BF4550" w:rsidRPr="007F467A" w:rsidRDefault="00BF4550" w:rsidP="00D70186">
      <w:pPr>
        <w:pStyle w:val="NormalWeb"/>
        <w:numPr>
          <w:ilvl w:val="0"/>
          <w:numId w:val="9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Evidencia:</w:t>
      </w:r>
      <w:r w:rsidRPr="007F467A">
        <w:rPr>
          <w:rFonts w:ascii="Calibri" w:hAnsi="Calibri"/>
        </w:rPr>
        <w:t xml:space="preserve"> Decoración final montada y evaluación grupal.</w:t>
      </w:r>
    </w:p>
    <w:p w14:paraId="4F797A7A" w14:textId="77777777" w:rsidR="007953F4" w:rsidRPr="007F467A" w:rsidRDefault="007953F4" w:rsidP="00706106">
      <w:pPr>
        <w:pStyle w:val="Prrafodelista"/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Calibri" w:hAnsi="Calibri" w:cs="Calibri"/>
          <w:b/>
          <w:bCs/>
          <w:sz w:val="24"/>
          <w:szCs w:val="24"/>
          <w:lang w:val="es-MX"/>
        </w:rPr>
      </w:pPr>
    </w:p>
    <w:p w14:paraId="7D9E4CD0" w14:textId="6547130F" w:rsidR="00172F63" w:rsidRPr="007F467A" w:rsidRDefault="00FE7202" w:rsidP="00F85297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bCs/>
          <w:sz w:val="24"/>
          <w:szCs w:val="24"/>
          <w:lang w:val="es-MX"/>
        </w:rPr>
      </w:pPr>
      <w:r w:rsidRPr="007F467A">
        <w:rPr>
          <w:rFonts w:cs="Calibri"/>
          <w:b/>
          <w:bCs/>
          <w:sz w:val="24"/>
          <w:szCs w:val="24"/>
          <w:lang w:val="es-MX"/>
        </w:rPr>
        <w:t xml:space="preserve">3.1 </w:t>
      </w:r>
      <w:r w:rsidR="008D7773" w:rsidRPr="007F467A">
        <w:rPr>
          <w:rFonts w:cs="Calibri"/>
          <w:b/>
          <w:bCs/>
          <w:sz w:val="24"/>
          <w:szCs w:val="24"/>
          <w:lang w:val="es-MX"/>
        </w:rPr>
        <w:t>Actividades de refle</w:t>
      </w:r>
      <w:r w:rsidR="007553B0" w:rsidRPr="007F467A">
        <w:rPr>
          <w:rFonts w:cs="Calibri"/>
          <w:b/>
          <w:bCs/>
          <w:sz w:val="24"/>
          <w:szCs w:val="24"/>
          <w:lang w:val="es-MX"/>
        </w:rPr>
        <w:t>xi</w:t>
      </w:r>
      <w:r w:rsidR="008D7773" w:rsidRPr="007F467A">
        <w:rPr>
          <w:rFonts w:cs="Calibri"/>
          <w:b/>
          <w:bCs/>
          <w:sz w:val="24"/>
          <w:szCs w:val="24"/>
          <w:lang w:val="es-MX"/>
        </w:rPr>
        <w:t>ón inicial</w:t>
      </w:r>
      <w:r w:rsidR="003630EC" w:rsidRPr="007F467A">
        <w:rPr>
          <w:rFonts w:cs="Calibri"/>
          <w:b/>
          <w:bCs/>
          <w:sz w:val="24"/>
          <w:szCs w:val="24"/>
          <w:lang w:val="es-MX"/>
        </w:rPr>
        <w:t>:</w:t>
      </w:r>
    </w:p>
    <w:p w14:paraId="60540D37" w14:textId="1BFD4C01" w:rsidR="00706106" w:rsidRPr="007F467A" w:rsidRDefault="00D31292" w:rsidP="00F85297">
      <w:pPr>
        <w:pStyle w:val="Ttulo3"/>
        <w:jc w:val="both"/>
        <w:rPr>
          <w:rFonts w:ascii="Calibri" w:hAnsi="Calibri"/>
          <w:color w:val="auto"/>
          <w:sz w:val="24"/>
          <w:szCs w:val="24"/>
        </w:rPr>
      </w:pPr>
      <w:r w:rsidRPr="007F467A">
        <w:rPr>
          <w:rStyle w:val="Textoennegrita"/>
          <w:rFonts w:ascii="Calibri" w:hAnsi="Calibri"/>
          <w:b/>
          <w:bCs/>
          <w:color w:val="auto"/>
          <w:sz w:val="24"/>
          <w:szCs w:val="24"/>
        </w:rPr>
        <w:t>1. Lluvia de ideas: “El Lenguaje de los G</w:t>
      </w:r>
      <w:r w:rsidR="00706106" w:rsidRPr="007F467A">
        <w:rPr>
          <w:rStyle w:val="Textoennegrita"/>
          <w:rFonts w:ascii="Calibri" w:hAnsi="Calibri"/>
          <w:b/>
          <w:bCs/>
          <w:color w:val="auto"/>
          <w:sz w:val="24"/>
          <w:szCs w:val="24"/>
        </w:rPr>
        <w:t>lobos”</w:t>
      </w:r>
    </w:p>
    <w:p w14:paraId="138BF191" w14:textId="77777777" w:rsidR="00706106" w:rsidRPr="007F467A" w:rsidRDefault="00706106" w:rsidP="00D70186">
      <w:pPr>
        <w:pStyle w:val="NormalWeb"/>
        <w:numPr>
          <w:ilvl w:val="0"/>
          <w:numId w:val="10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Objetivo:</w:t>
      </w:r>
      <w:r w:rsidRPr="007F467A">
        <w:rPr>
          <w:rFonts w:ascii="Calibri" w:hAnsi="Calibri"/>
        </w:rPr>
        <w:t xml:space="preserve"> Explorar ideas previas y percepciones sobre la decoración con globos.</w:t>
      </w:r>
    </w:p>
    <w:p w14:paraId="7ABF0171" w14:textId="77777777" w:rsidR="00706106" w:rsidRPr="007F467A" w:rsidRDefault="00706106" w:rsidP="00D70186">
      <w:pPr>
        <w:pStyle w:val="NormalWeb"/>
        <w:numPr>
          <w:ilvl w:val="0"/>
          <w:numId w:val="10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Descripción:</w:t>
      </w:r>
      <w:r w:rsidRPr="007F467A">
        <w:rPr>
          <w:rFonts w:ascii="Calibri" w:hAnsi="Calibri"/>
        </w:rPr>
        <w:t xml:space="preserve"> En grupo, los aprendices comparten palabras, experiencias o emociones que les evoque la decoración con globos.</w:t>
      </w:r>
    </w:p>
    <w:p w14:paraId="0CA74DFB" w14:textId="022833A4" w:rsidR="00706106" w:rsidRPr="007F467A" w:rsidRDefault="00706106" w:rsidP="00D70186">
      <w:pPr>
        <w:pStyle w:val="NormalWeb"/>
        <w:numPr>
          <w:ilvl w:val="0"/>
          <w:numId w:val="10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Metodología:</w:t>
      </w:r>
      <w:r w:rsidR="00A10C4B" w:rsidRPr="007F467A">
        <w:rPr>
          <w:rFonts w:ascii="Calibri" w:hAnsi="Calibri"/>
        </w:rPr>
        <w:t xml:space="preserve"> Lluvia de ideas</w:t>
      </w:r>
      <w:r w:rsidRPr="007F467A">
        <w:rPr>
          <w:rFonts w:ascii="Calibri" w:hAnsi="Calibri"/>
        </w:rPr>
        <w:t>; el instructor agrupa las respuestas en categorías (estética, técnica, eventos, emociones).</w:t>
      </w:r>
    </w:p>
    <w:p w14:paraId="09674850" w14:textId="77777777" w:rsidR="00706106" w:rsidRPr="007F467A" w:rsidRDefault="00706106" w:rsidP="00D70186">
      <w:pPr>
        <w:pStyle w:val="NormalWeb"/>
        <w:numPr>
          <w:ilvl w:val="0"/>
          <w:numId w:val="10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Resultado esperado:</w:t>
      </w:r>
      <w:r w:rsidRPr="007F467A">
        <w:rPr>
          <w:rFonts w:ascii="Calibri" w:hAnsi="Calibri"/>
        </w:rPr>
        <w:t xml:space="preserve"> Identificación de conocimientos previos y expectativas del grupo.</w:t>
      </w:r>
    </w:p>
    <w:p w14:paraId="70C96488" w14:textId="77777777" w:rsidR="0027201F" w:rsidRPr="007F467A" w:rsidRDefault="0027201F" w:rsidP="00D70186">
      <w:pPr>
        <w:pStyle w:val="NormalWeb"/>
        <w:numPr>
          <w:ilvl w:val="0"/>
          <w:numId w:val="10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 xml:space="preserve">Ambiente Requerido: </w:t>
      </w:r>
      <w:r w:rsidRPr="007F467A">
        <w:rPr>
          <w:rFonts w:ascii="Calibri" w:hAnsi="Calibri"/>
        </w:rPr>
        <w:t>Aula de formación con espacio para trabajo grupal.</w:t>
      </w:r>
    </w:p>
    <w:p w14:paraId="7922A57F" w14:textId="77777777" w:rsidR="0027201F" w:rsidRPr="007F467A" w:rsidRDefault="0027201F" w:rsidP="00D70186">
      <w:pPr>
        <w:pStyle w:val="Prrafodelista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 xml:space="preserve">Materiales de Formación: </w:t>
      </w:r>
      <w:r w:rsidRPr="007F467A">
        <w:rPr>
          <w:rFonts w:ascii="Calibri" w:eastAsia="Times New Roman" w:hAnsi="Calibri"/>
          <w:sz w:val="24"/>
          <w:szCs w:val="24"/>
          <w:lang w:eastAsia="es-CO"/>
        </w:rPr>
        <w:t>Tablero acrílico, marcadores, borrador.</w:t>
      </w:r>
    </w:p>
    <w:p w14:paraId="006A61F2" w14:textId="7F25D357" w:rsidR="0027201F" w:rsidRPr="007F467A" w:rsidRDefault="0027201F" w:rsidP="00D70186">
      <w:pPr>
        <w:pStyle w:val="NormalWeb"/>
        <w:numPr>
          <w:ilvl w:val="0"/>
          <w:numId w:val="10"/>
        </w:numPr>
        <w:jc w:val="both"/>
        <w:rPr>
          <w:rFonts w:ascii="Calibri" w:hAnsi="Calibri"/>
        </w:rPr>
      </w:pPr>
      <w:r w:rsidRPr="007F467A">
        <w:rPr>
          <w:rFonts w:ascii="Calibri" w:eastAsia="Times New Roman" w:hAnsi="Calibri"/>
          <w:b/>
          <w:bCs/>
        </w:rPr>
        <w:t>Duración de la actividad:</w:t>
      </w:r>
      <w:r w:rsidRPr="007F467A">
        <w:rPr>
          <w:rFonts w:ascii="Calibri" w:eastAsia="Times New Roman" w:hAnsi="Calibri"/>
        </w:rPr>
        <w:t xml:space="preserve"> </w:t>
      </w:r>
      <w:r w:rsidR="0011318A" w:rsidRPr="007F467A">
        <w:rPr>
          <w:rFonts w:ascii="Calibri" w:eastAsia="Times New Roman" w:hAnsi="Calibri"/>
        </w:rPr>
        <w:t>1</w:t>
      </w:r>
      <w:r w:rsidRPr="007F467A">
        <w:rPr>
          <w:rFonts w:ascii="Calibri" w:eastAsia="Times New Roman" w:hAnsi="Calibri"/>
        </w:rPr>
        <w:t xml:space="preserve"> hora</w:t>
      </w:r>
    </w:p>
    <w:p w14:paraId="5E40A366" w14:textId="77777777" w:rsidR="0027201F" w:rsidRPr="007F467A" w:rsidRDefault="0027201F" w:rsidP="0027201F">
      <w:pPr>
        <w:pStyle w:val="NormalWeb"/>
        <w:ind w:left="720"/>
        <w:rPr>
          <w:rFonts w:ascii="Calibri" w:hAnsi="Calibri"/>
        </w:rPr>
      </w:pPr>
    </w:p>
    <w:p w14:paraId="230A952B" w14:textId="29995DE3" w:rsidR="00706106" w:rsidRPr="007F467A" w:rsidRDefault="00D31292" w:rsidP="00706106">
      <w:pPr>
        <w:pStyle w:val="Ttulo3"/>
        <w:rPr>
          <w:rFonts w:ascii="Calibri" w:hAnsi="Calibri"/>
          <w:color w:val="auto"/>
          <w:sz w:val="24"/>
          <w:szCs w:val="24"/>
        </w:rPr>
      </w:pPr>
      <w:r w:rsidRPr="007F467A">
        <w:rPr>
          <w:rStyle w:val="Textoennegrita"/>
          <w:rFonts w:ascii="Calibri" w:hAnsi="Calibri"/>
          <w:b/>
          <w:bCs/>
          <w:color w:val="auto"/>
          <w:sz w:val="24"/>
          <w:szCs w:val="24"/>
        </w:rPr>
        <w:t>2. Análisis de I</w:t>
      </w:r>
      <w:r w:rsidR="00706106" w:rsidRPr="007F467A">
        <w:rPr>
          <w:rStyle w:val="Textoennegrita"/>
          <w:rFonts w:ascii="Calibri" w:hAnsi="Calibri"/>
          <w:b/>
          <w:bCs/>
          <w:color w:val="auto"/>
          <w:sz w:val="24"/>
          <w:szCs w:val="24"/>
        </w:rPr>
        <w:t>mágenes</w:t>
      </w:r>
    </w:p>
    <w:p w14:paraId="680960FE" w14:textId="77777777" w:rsidR="00706106" w:rsidRPr="007F467A" w:rsidRDefault="00706106" w:rsidP="00D70186">
      <w:pPr>
        <w:pStyle w:val="NormalWeb"/>
        <w:numPr>
          <w:ilvl w:val="0"/>
          <w:numId w:val="11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Objetivo:</w:t>
      </w:r>
      <w:r w:rsidRPr="007F467A">
        <w:rPr>
          <w:rFonts w:ascii="Calibri" w:hAnsi="Calibri"/>
        </w:rPr>
        <w:t xml:space="preserve"> Reconocer la diversidad de aplicaciones y estilos en la decoración con globos.</w:t>
      </w:r>
    </w:p>
    <w:p w14:paraId="4ADAF053" w14:textId="77777777" w:rsidR="00706106" w:rsidRPr="007F467A" w:rsidRDefault="00706106" w:rsidP="00D70186">
      <w:pPr>
        <w:pStyle w:val="NormalWeb"/>
        <w:numPr>
          <w:ilvl w:val="0"/>
          <w:numId w:val="11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Descripción:</w:t>
      </w:r>
      <w:r w:rsidRPr="007F467A">
        <w:rPr>
          <w:rFonts w:ascii="Calibri" w:hAnsi="Calibri"/>
        </w:rPr>
        <w:t xml:space="preserve"> Presentar fotografías de diferentes tipos de decoraciones (básicas, temáticas, artísticas) y solicitar a los aprendices que describan:</w:t>
      </w:r>
    </w:p>
    <w:p w14:paraId="4C428A40" w14:textId="77777777" w:rsidR="00706106" w:rsidRPr="007F467A" w:rsidRDefault="00706106" w:rsidP="00D70186">
      <w:pPr>
        <w:pStyle w:val="NormalWeb"/>
        <w:numPr>
          <w:ilvl w:val="1"/>
          <w:numId w:val="11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Qué elementos llaman su atención.</w:t>
      </w:r>
    </w:p>
    <w:p w14:paraId="2FBE9AE2" w14:textId="77777777" w:rsidR="00706106" w:rsidRPr="007F467A" w:rsidRDefault="00706106" w:rsidP="00D70186">
      <w:pPr>
        <w:pStyle w:val="NormalWeb"/>
        <w:numPr>
          <w:ilvl w:val="1"/>
          <w:numId w:val="11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Qué nivel de dificultad perciben.</w:t>
      </w:r>
    </w:p>
    <w:p w14:paraId="3E489D94" w14:textId="77777777" w:rsidR="00706106" w:rsidRPr="007F467A" w:rsidRDefault="00706106" w:rsidP="00D70186">
      <w:pPr>
        <w:pStyle w:val="NormalWeb"/>
        <w:numPr>
          <w:ilvl w:val="1"/>
          <w:numId w:val="11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En qué contextos podrían aplicarse.</w:t>
      </w:r>
    </w:p>
    <w:p w14:paraId="02D20991" w14:textId="77777777" w:rsidR="00706106" w:rsidRPr="007F467A" w:rsidRDefault="00706106" w:rsidP="00D70186">
      <w:pPr>
        <w:pStyle w:val="NormalWeb"/>
        <w:numPr>
          <w:ilvl w:val="0"/>
          <w:numId w:val="11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Resultado esperado:</w:t>
      </w:r>
      <w:r w:rsidRPr="007F467A">
        <w:rPr>
          <w:rFonts w:ascii="Calibri" w:hAnsi="Calibri"/>
        </w:rPr>
        <w:t xml:space="preserve"> Despertar la curiosidad y motivación para aprender las técnicas.</w:t>
      </w:r>
    </w:p>
    <w:p w14:paraId="63CBA939" w14:textId="77777777" w:rsidR="0027201F" w:rsidRPr="007F467A" w:rsidRDefault="0027201F" w:rsidP="00D70186">
      <w:pPr>
        <w:pStyle w:val="NormalWeb"/>
        <w:numPr>
          <w:ilvl w:val="0"/>
          <w:numId w:val="11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 xml:space="preserve">Ambiente Requerido: </w:t>
      </w:r>
      <w:r w:rsidRPr="007F467A">
        <w:rPr>
          <w:rFonts w:ascii="Calibri" w:hAnsi="Calibri"/>
        </w:rPr>
        <w:t>Aula de formación con espacio para trabajo grupal.</w:t>
      </w:r>
    </w:p>
    <w:p w14:paraId="1727DFCD" w14:textId="77777777" w:rsidR="0027201F" w:rsidRPr="007F467A" w:rsidRDefault="0027201F" w:rsidP="00D70186">
      <w:pPr>
        <w:pStyle w:val="Prrafodelista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 xml:space="preserve">Materiales de Formación: </w:t>
      </w:r>
      <w:r w:rsidRPr="007F467A">
        <w:rPr>
          <w:rFonts w:ascii="Calibri" w:eastAsia="Times New Roman" w:hAnsi="Calibri"/>
          <w:sz w:val="24"/>
          <w:szCs w:val="24"/>
          <w:lang w:eastAsia="es-CO"/>
        </w:rPr>
        <w:t>Tablero acrílico, marcadores, borrador.</w:t>
      </w:r>
    </w:p>
    <w:p w14:paraId="6FC18B1E" w14:textId="5A57C130" w:rsidR="0027201F" w:rsidRPr="007F467A" w:rsidRDefault="0027201F" w:rsidP="00D70186">
      <w:pPr>
        <w:pStyle w:val="Prrafodelista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 xml:space="preserve">Material de Apoyo: </w:t>
      </w:r>
      <w:r w:rsidR="00147125" w:rsidRPr="007F467A">
        <w:rPr>
          <w:rFonts w:ascii="Calibri" w:eastAsia="Times New Roman" w:hAnsi="Calibri"/>
          <w:bCs/>
          <w:sz w:val="24"/>
          <w:szCs w:val="24"/>
          <w:lang w:eastAsia="es-CO"/>
        </w:rPr>
        <w:t>Imágenes, fotografías, entre otros.</w:t>
      </w:r>
    </w:p>
    <w:p w14:paraId="6F030152" w14:textId="0D02DAB3" w:rsidR="0027201F" w:rsidRPr="007F467A" w:rsidRDefault="0027201F" w:rsidP="00D70186">
      <w:pPr>
        <w:pStyle w:val="NormalWeb"/>
        <w:numPr>
          <w:ilvl w:val="0"/>
          <w:numId w:val="11"/>
        </w:numPr>
        <w:jc w:val="both"/>
        <w:rPr>
          <w:rFonts w:ascii="Calibri" w:hAnsi="Calibri"/>
        </w:rPr>
      </w:pPr>
      <w:r w:rsidRPr="007F467A">
        <w:rPr>
          <w:rFonts w:ascii="Calibri" w:eastAsia="Times New Roman" w:hAnsi="Calibri"/>
          <w:b/>
          <w:bCs/>
        </w:rPr>
        <w:t>Duración de la actividad:</w:t>
      </w:r>
      <w:r w:rsidRPr="007F467A">
        <w:rPr>
          <w:rFonts w:ascii="Calibri" w:eastAsia="Times New Roman" w:hAnsi="Calibri"/>
        </w:rPr>
        <w:t xml:space="preserve"> 1 hora</w:t>
      </w:r>
    </w:p>
    <w:p w14:paraId="274A2DCC" w14:textId="77777777" w:rsidR="0027201F" w:rsidRPr="007F467A" w:rsidRDefault="0027201F" w:rsidP="0027201F">
      <w:pPr>
        <w:pStyle w:val="NormalWeb"/>
        <w:ind w:left="720"/>
        <w:rPr>
          <w:rFonts w:ascii="Calibri" w:hAnsi="Calibri"/>
        </w:rPr>
      </w:pPr>
    </w:p>
    <w:p w14:paraId="0087EFAA" w14:textId="08DD5741" w:rsidR="00706106" w:rsidRPr="007F467A" w:rsidRDefault="00D31292" w:rsidP="00706106">
      <w:pPr>
        <w:pStyle w:val="Ttulo3"/>
        <w:rPr>
          <w:rFonts w:ascii="Calibri" w:hAnsi="Calibri"/>
          <w:color w:val="auto"/>
          <w:sz w:val="24"/>
          <w:szCs w:val="24"/>
        </w:rPr>
      </w:pPr>
      <w:r w:rsidRPr="007F467A">
        <w:rPr>
          <w:rStyle w:val="Textoennegrita"/>
          <w:rFonts w:ascii="Calibri" w:hAnsi="Calibri"/>
          <w:b/>
          <w:bCs/>
          <w:color w:val="auto"/>
          <w:sz w:val="24"/>
          <w:szCs w:val="24"/>
        </w:rPr>
        <w:t>3. Línea de Tiempo P</w:t>
      </w:r>
      <w:r w:rsidR="00706106" w:rsidRPr="007F467A">
        <w:rPr>
          <w:rStyle w:val="Textoennegrita"/>
          <w:rFonts w:ascii="Calibri" w:hAnsi="Calibri"/>
          <w:b/>
          <w:bCs/>
          <w:color w:val="auto"/>
          <w:sz w:val="24"/>
          <w:szCs w:val="24"/>
        </w:rPr>
        <w:t>ersonal</w:t>
      </w:r>
    </w:p>
    <w:p w14:paraId="7A0201A7" w14:textId="77777777" w:rsidR="00706106" w:rsidRPr="007F467A" w:rsidRDefault="00706106" w:rsidP="00D70186">
      <w:pPr>
        <w:pStyle w:val="NormalWeb"/>
        <w:numPr>
          <w:ilvl w:val="0"/>
          <w:numId w:val="12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Objetivo:</w:t>
      </w:r>
      <w:r w:rsidRPr="007F467A">
        <w:rPr>
          <w:rFonts w:ascii="Calibri" w:hAnsi="Calibri"/>
        </w:rPr>
        <w:t xml:space="preserve"> Relacionar experiencias pasadas con el aprendizaje que se inicia.</w:t>
      </w:r>
    </w:p>
    <w:p w14:paraId="3A066D03" w14:textId="77777777" w:rsidR="00706106" w:rsidRPr="007F467A" w:rsidRDefault="00706106" w:rsidP="00D70186">
      <w:pPr>
        <w:pStyle w:val="NormalWeb"/>
        <w:numPr>
          <w:ilvl w:val="0"/>
          <w:numId w:val="12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Descripción:</w:t>
      </w:r>
      <w:r w:rsidRPr="007F467A">
        <w:rPr>
          <w:rFonts w:ascii="Calibri" w:hAnsi="Calibri"/>
        </w:rPr>
        <w:t xml:space="preserve"> Cada aprendiz piensa en un evento donde haya visto o participado en una decoración con globos y lo ubica en una línea de tiempo personal, indicando qué impacto tuvo y qué detalles recuerda.</w:t>
      </w:r>
    </w:p>
    <w:p w14:paraId="2390EF5F" w14:textId="77777777" w:rsidR="00706106" w:rsidRPr="007F467A" w:rsidRDefault="00706106" w:rsidP="00D70186">
      <w:pPr>
        <w:pStyle w:val="NormalWeb"/>
        <w:numPr>
          <w:ilvl w:val="0"/>
          <w:numId w:val="12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Resultado esperado:</w:t>
      </w:r>
      <w:r w:rsidRPr="007F467A">
        <w:rPr>
          <w:rFonts w:ascii="Calibri" w:hAnsi="Calibri"/>
        </w:rPr>
        <w:t xml:space="preserve"> Reconexión emocional y visual con el tema, preparando el terreno para nuevos aprendizajes.</w:t>
      </w:r>
    </w:p>
    <w:p w14:paraId="51E1D841" w14:textId="77777777" w:rsidR="0027201F" w:rsidRPr="007F467A" w:rsidRDefault="0027201F" w:rsidP="00D70186">
      <w:pPr>
        <w:pStyle w:val="NormalWeb"/>
        <w:numPr>
          <w:ilvl w:val="0"/>
          <w:numId w:val="12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lastRenderedPageBreak/>
        <w:t xml:space="preserve">Ambiente Requerido: </w:t>
      </w:r>
      <w:r w:rsidRPr="007F467A">
        <w:rPr>
          <w:rFonts w:ascii="Calibri" w:hAnsi="Calibri"/>
        </w:rPr>
        <w:t>Aula de formación con espacio para trabajo grupal.</w:t>
      </w:r>
    </w:p>
    <w:p w14:paraId="7CA15A23" w14:textId="3832AADE" w:rsidR="0027201F" w:rsidRPr="007F467A" w:rsidRDefault="0027201F" w:rsidP="00D70186">
      <w:pPr>
        <w:pStyle w:val="Prrafodelista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 xml:space="preserve">Materiales de Formación: </w:t>
      </w:r>
      <w:r w:rsidRPr="007F467A">
        <w:rPr>
          <w:rFonts w:ascii="Calibri" w:eastAsia="Times New Roman" w:hAnsi="Calibri"/>
          <w:sz w:val="24"/>
          <w:szCs w:val="24"/>
          <w:lang w:eastAsia="es-CO"/>
        </w:rPr>
        <w:t>Tablero acrílico, marcadores, borrador..</w:t>
      </w:r>
    </w:p>
    <w:p w14:paraId="550BDC3C" w14:textId="26A5D124" w:rsidR="0027201F" w:rsidRPr="007F467A" w:rsidRDefault="0027201F" w:rsidP="00D70186">
      <w:pPr>
        <w:pStyle w:val="NormalWeb"/>
        <w:numPr>
          <w:ilvl w:val="0"/>
          <w:numId w:val="12"/>
        </w:numPr>
        <w:jc w:val="both"/>
        <w:rPr>
          <w:rFonts w:ascii="Calibri" w:hAnsi="Calibri"/>
        </w:rPr>
      </w:pPr>
      <w:r w:rsidRPr="007F467A">
        <w:rPr>
          <w:rFonts w:ascii="Calibri" w:eastAsia="Times New Roman" w:hAnsi="Calibri"/>
          <w:b/>
          <w:bCs/>
        </w:rPr>
        <w:t>Duración de la actividad:</w:t>
      </w:r>
      <w:r w:rsidR="001557C0" w:rsidRPr="007F467A">
        <w:rPr>
          <w:rFonts w:ascii="Calibri" w:eastAsia="Times New Roman" w:hAnsi="Calibri"/>
        </w:rPr>
        <w:t xml:space="preserve"> 1</w:t>
      </w:r>
      <w:r w:rsidRPr="007F467A">
        <w:rPr>
          <w:rFonts w:ascii="Calibri" w:eastAsia="Times New Roman" w:hAnsi="Calibri"/>
        </w:rPr>
        <w:t xml:space="preserve"> hora</w:t>
      </w:r>
    </w:p>
    <w:p w14:paraId="418CCEAF" w14:textId="77777777" w:rsidR="0027201F" w:rsidRPr="007F467A" w:rsidRDefault="0027201F" w:rsidP="0027201F">
      <w:pPr>
        <w:pStyle w:val="NormalWeb"/>
        <w:ind w:left="720"/>
        <w:rPr>
          <w:rFonts w:ascii="Calibri" w:hAnsi="Calibri"/>
        </w:rPr>
      </w:pPr>
    </w:p>
    <w:p w14:paraId="745ACBE1" w14:textId="45C3A0A0" w:rsidR="00706106" w:rsidRPr="007F467A" w:rsidRDefault="00706106" w:rsidP="00706106">
      <w:pPr>
        <w:pStyle w:val="Ttulo3"/>
        <w:rPr>
          <w:rFonts w:ascii="Calibri" w:hAnsi="Calibri"/>
          <w:color w:val="auto"/>
          <w:sz w:val="24"/>
          <w:szCs w:val="24"/>
        </w:rPr>
      </w:pPr>
      <w:r w:rsidRPr="007F467A">
        <w:rPr>
          <w:rStyle w:val="Textoennegrita"/>
          <w:rFonts w:ascii="Calibri" w:hAnsi="Calibri"/>
          <w:b/>
          <w:bCs/>
          <w:color w:val="auto"/>
          <w:sz w:val="24"/>
          <w:szCs w:val="24"/>
        </w:rPr>
        <w:t>4. Pregun</w:t>
      </w:r>
      <w:r w:rsidR="0027201F" w:rsidRPr="007F467A">
        <w:rPr>
          <w:rStyle w:val="Textoennegrita"/>
          <w:rFonts w:ascii="Calibri" w:hAnsi="Calibri"/>
          <w:b/>
          <w:bCs/>
          <w:color w:val="auto"/>
          <w:sz w:val="24"/>
          <w:szCs w:val="24"/>
        </w:rPr>
        <w:t>ta D</w:t>
      </w:r>
      <w:r w:rsidRPr="007F467A">
        <w:rPr>
          <w:rStyle w:val="Textoennegrita"/>
          <w:rFonts w:ascii="Calibri" w:hAnsi="Calibri"/>
          <w:b/>
          <w:bCs/>
          <w:color w:val="auto"/>
          <w:sz w:val="24"/>
          <w:szCs w:val="24"/>
        </w:rPr>
        <w:t>etonante</w:t>
      </w:r>
    </w:p>
    <w:p w14:paraId="5A4C7A9C" w14:textId="77777777" w:rsidR="00706106" w:rsidRPr="007F467A" w:rsidRDefault="00706106" w:rsidP="00D70186">
      <w:pPr>
        <w:pStyle w:val="NormalWeb"/>
        <w:numPr>
          <w:ilvl w:val="0"/>
          <w:numId w:val="13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Objetivo:</w:t>
      </w:r>
      <w:r w:rsidRPr="007F467A">
        <w:rPr>
          <w:rFonts w:ascii="Calibri" w:hAnsi="Calibri"/>
        </w:rPr>
        <w:t xml:space="preserve"> Estimular el pensamiento crítico y la proyección futura.</w:t>
      </w:r>
    </w:p>
    <w:p w14:paraId="4308A6E3" w14:textId="77777777" w:rsidR="00706106" w:rsidRPr="007F467A" w:rsidRDefault="00706106" w:rsidP="00D70186">
      <w:pPr>
        <w:pStyle w:val="NormalWeb"/>
        <w:numPr>
          <w:ilvl w:val="0"/>
          <w:numId w:val="13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Pregunta:</w:t>
      </w:r>
      <w:r w:rsidRPr="007F467A">
        <w:rPr>
          <w:rFonts w:ascii="Calibri" w:hAnsi="Calibri"/>
        </w:rPr>
        <w:t xml:space="preserve"> </w:t>
      </w:r>
      <w:r w:rsidRPr="007F467A">
        <w:rPr>
          <w:rStyle w:val="nfasis"/>
          <w:rFonts w:ascii="Calibri" w:hAnsi="Calibri"/>
        </w:rPr>
        <w:t>Si tuvieras que decorar un evento con globos para un cliente mañana mismo, ¿qué necesitarías saber para hacerlo con calidad y creatividad?</w:t>
      </w:r>
    </w:p>
    <w:p w14:paraId="3DF721BD" w14:textId="0512818F" w:rsidR="00706106" w:rsidRPr="007F467A" w:rsidRDefault="00706106" w:rsidP="00D70186">
      <w:pPr>
        <w:pStyle w:val="NormalWeb"/>
        <w:numPr>
          <w:ilvl w:val="0"/>
          <w:numId w:val="13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Metodología:</w:t>
      </w:r>
      <w:r w:rsidRPr="007F467A">
        <w:rPr>
          <w:rFonts w:ascii="Calibri" w:hAnsi="Calibri"/>
        </w:rPr>
        <w:t xml:space="preserve"> Reflexión individual  y luego socialización en parejas o grupos pequeños.</w:t>
      </w:r>
    </w:p>
    <w:p w14:paraId="4CD6303E" w14:textId="77777777" w:rsidR="00706106" w:rsidRPr="007F467A" w:rsidRDefault="00706106" w:rsidP="00D70186">
      <w:pPr>
        <w:pStyle w:val="NormalWeb"/>
        <w:numPr>
          <w:ilvl w:val="0"/>
          <w:numId w:val="13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Resultado esperado:</w:t>
      </w:r>
      <w:r w:rsidRPr="007F467A">
        <w:rPr>
          <w:rFonts w:ascii="Calibri" w:hAnsi="Calibri"/>
        </w:rPr>
        <w:t xml:space="preserve"> Identificar necesidades y vacíos de conocimiento que guiarán el proceso de aprendizaje.</w:t>
      </w:r>
    </w:p>
    <w:p w14:paraId="16718027" w14:textId="77777777" w:rsidR="00072A4B" w:rsidRPr="007F467A" w:rsidRDefault="00072A4B" w:rsidP="00D70186">
      <w:pPr>
        <w:pStyle w:val="NormalWeb"/>
        <w:numPr>
          <w:ilvl w:val="0"/>
          <w:numId w:val="13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 xml:space="preserve">Ambiente Requerido: </w:t>
      </w:r>
      <w:r w:rsidRPr="007F467A">
        <w:rPr>
          <w:rFonts w:ascii="Calibri" w:hAnsi="Calibri"/>
        </w:rPr>
        <w:t>Aula de formación con espacio para trabajo grupal.</w:t>
      </w:r>
    </w:p>
    <w:p w14:paraId="1B4E0C78" w14:textId="77777777" w:rsidR="00072A4B" w:rsidRPr="007F467A" w:rsidRDefault="00072A4B" w:rsidP="00D70186">
      <w:pPr>
        <w:pStyle w:val="Prrafodelista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 xml:space="preserve">Materiales de Formación: </w:t>
      </w:r>
      <w:r w:rsidRPr="007F467A">
        <w:rPr>
          <w:rFonts w:ascii="Calibri" w:eastAsia="Times New Roman" w:hAnsi="Calibri"/>
          <w:sz w:val="24"/>
          <w:szCs w:val="24"/>
          <w:lang w:eastAsia="es-CO"/>
        </w:rPr>
        <w:t>Tablero acrílico, marcadores, borrador.</w:t>
      </w:r>
    </w:p>
    <w:p w14:paraId="0AD60F3A" w14:textId="315C9E26" w:rsidR="00072A4B" w:rsidRPr="007F467A" w:rsidRDefault="00072A4B" w:rsidP="00D70186">
      <w:pPr>
        <w:pStyle w:val="NormalWeb"/>
        <w:numPr>
          <w:ilvl w:val="0"/>
          <w:numId w:val="13"/>
        </w:numPr>
        <w:jc w:val="both"/>
        <w:rPr>
          <w:rFonts w:ascii="Calibri" w:hAnsi="Calibri"/>
        </w:rPr>
      </w:pPr>
      <w:r w:rsidRPr="007F467A">
        <w:rPr>
          <w:rFonts w:ascii="Calibri" w:eastAsia="Times New Roman" w:hAnsi="Calibri"/>
          <w:b/>
          <w:bCs/>
        </w:rPr>
        <w:t>Duración de la actividad:</w:t>
      </w:r>
      <w:r w:rsidRPr="007F467A">
        <w:rPr>
          <w:rFonts w:ascii="Calibri" w:eastAsia="Times New Roman" w:hAnsi="Calibri"/>
        </w:rPr>
        <w:t xml:space="preserve"> </w:t>
      </w:r>
      <w:r w:rsidR="005D32AC" w:rsidRPr="007F467A">
        <w:rPr>
          <w:rFonts w:ascii="Calibri" w:eastAsia="Times New Roman" w:hAnsi="Calibri"/>
        </w:rPr>
        <w:t>1</w:t>
      </w:r>
      <w:r w:rsidRPr="007F467A">
        <w:rPr>
          <w:rFonts w:ascii="Calibri" w:eastAsia="Times New Roman" w:hAnsi="Calibri"/>
        </w:rPr>
        <w:t xml:space="preserve"> hora</w:t>
      </w:r>
    </w:p>
    <w:p w14:paraId="6E14D626" w14:textId="5BCF286A" w:rsidR="00F51763" w:rsidRPr="007F467A" w:rsidRDefault="00F51763">
      <w:pPr>
        <w:spacing w:after="0" w:line="240" w:lineRule="auto"/>
        <w:rPr>
          <w:rFonts w:eastAsia="Arial" w:cs="Calibri"/>
          <w:bCs/>
          <w:sz w:val="24"/>
          <w:szCs w:val="24"/>
        </w:rPr>
      </w:pPr>
    </w:p>
    <w:p w14:paraId="28E1A594" w14:textId="12D1BED4" w:rsidR="00451A05" w:rsidRPr="007F467A" w:rsidRDefault="00FE7202" w:rsidP="00451A05">
      <w:pPr>
        <w:pStyle w:val="Default"/>
        <w:spacing w:line="360" w:lineRule="auto"/>
        <w:jc w:val="both"/>
        <w:rPr>
          <w:rFonts w:ascii="Calibri" w:hAnsi="Calibri" w:cs="Calibri"/>
          <w:b/>
          <w:bCs/>
          <w:color w:val="auto"/>
        </w:rPr>
      </w:pPr>
      <w:r w:rsidRPr="007F467A">
        <w:rPr>
          <w:rFonts w:ascii="Calibri" w:hAnsi="Calibri" w:cs="Calibri"/>
          <w:b/>
          <w:bCs/>
          <w:color w:val="auto"/>
        </w:rPr>
        <w:t xml:space="preserve">3.2 </w:t>
      </w:r>
      <w:r w:rsidR="00451A05" w:rsidRPr="007F467A">
        <w:rPr>
          <w:rFonts w:ascii="Calibri" w:hAnsi="Calibri" w:cs="Calibri"/>
          <w:b/>
          <w:bCs/>
          <w:color w:val="auto"/>
        </w:rPr>
        <w:t xml:space="preserve">Actividades de </w:t>
      </w:r>
      <w:r w:rsidR="00BA649D" w:rsidRPr="007F467A">
        <w:rPr>
          <w:rFonts w:ascii="Calibri" w:hAnsi="Calibri" w:cs="Calibri"/>
          <w:b/>
          <w:bCs/>
          <w:color w:val="auto"/>
        </w:rPr>
        <w:t xml:space="preserve">contextualización e identificación de </w:t>
      </w:r>
      <w:r w:rsidR="0E399CB2" w:rsidRPr="007F467A">
        <w:rPr>
          <w:rFonts w:ascii="Calibri" w:hAnsi="Calibri" w:cs="Calibri"/>
          <w:b/>
          <w:bCs/>
          <w:color w:val="auto"/>
        </w:rPr>
        <w:t>conocimientos</w:t>
      </w:r>
      <w:r w:rsidR="00BA649D" w:rsidRPr="007F467A">
        <w:rPr>
          <w:rFonts w:ascii="Calibri" w:hAnsi="Calibri" w:cs="Calibri"/>
          <w:b/>
          <w:bCs/>
          <w:color w:val="auto"/>
        </w:rPr>
        <w:t xml:space="preserve"> necesarios para el aprendizaje:</w:t>
      </w:r>
      <w:r w:rsidR="00BF524A" w:rsidRPr="007F467A">
        <w:rPr>
          <w:rFonts w:ascii="Calibri" w:hAnsi="Calibri" w:cs="Calibri"/>
          <w:b/>
          <w:bCs/>
          <w:color w:val="auto"/>
        </w:rPr>
        <w:t xml:space="preserve"> </w:t>
      </w:r>
    </w:p>
    <w:p w14:paraId="21BBFDB5" w14:textId="7883D595" w:rsidR="00BF524A" w:rsidRPr="007F467A" w:rsidRDefault="00BF524A" w:rsidP="00D70186">
      <w:pPr>
        <w:pStyle w:val="Ttulo3"/>
        <w:numPr>
          <w:ilvl w:val="0"/>
          <w:numId w:val="20"/>
        </w:numPr>
        <w:jc w:val="both"/>
        <w:rPr>
          <w:rFonts w:ascii="Calibri" w:hAnsi="Calibri"/>
          <w:color w:val="auto"/>
          <w:sz w:val="24"/>
          <w:szCs w:val="24"/>
        </w:rPr>
      </w:pPr>
      <w:r w:rsidRPr="007F467A">
        <w:rPr>
          <w:rStyle w:val="Textoennegrita"/>
          <w:rFonts w:ascii="Calibri" w:hAnsi="Calibri"/>
          <w:b/>
          <w:bCs/>
          <w:color w:val="auto"/>
          <w:sz w:val="24"/>
          <w:szCs w:val="24"/>
        </w:rPr>
        <w:t>Reconociendo el Entorno de la Decoración con Globos:</w:t>
      </w:r>
    </w:p>
    <w:p w14:paraId="4400C66C" w14:textId="5F1ABEF4" w:rsidR="00BF524A" w:rsidRPr="007F467A" w:rsidRDefault="00BF524A" w:rsidP="00F1589F">
      <w:pPr>
        <w:pStyle w:val="NormalWeb"/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Descripción de la actividad:</w:t>
      </w:r>
      <w:r w:rsidR="0030576B" w:rsidRPr="007F467A">
        <w:rPr>
          <w:rFonts w:ascii="Calibri" w:hAnsi="Calibri"/>
        </w:rPr>
        <w:t xml:space="preserve"> </w:t>
      </w:r>
      <w:r w:rsidRPr="007F467A">
        <w:rPr>
          <w:rFonts w:ascii="Calibri" w:hAnsi="Calibri"/>
        </w:rPr>
        <w:t>Se presenta a los aprendices un</w:t>
      </w:r>
      <w:r w:rsidR="003F765E" w:rsidRPr="007F467A">
        <w:rPr>
          <w:rFonts w:ascii="Calibri" w:hAnsi="Calibri"/>
        </w:rPr>
        <w:t xml:space="preserve">a imagen, </w:t>
      </w:r>
      <w:r w:rsidRPr="007F467A">
        <w:rPr>
          <w:rFonts w:ascii="Calibri" w:hAnsi="Calibri"/>
        </w:rPr>
        <w:t xml:space="preserve"> video o presentación que muestre diferentes contextos de aplicació</w:t>
      </w:r>
      <w:r w:rsidR="003021B7" w:rsidRPr="007F467A">
        <w:rPr>
          <w:rFonts w:ascii="Calibri" w:hAnsi="Calibri"/>
        </w:rPr>
        <w:t>n de la decoración con globos (E</w:t>
      </w:r>
      <w:r w:rsidRPr="007F467A">
        <w:rPr>
          <w:rFonts w:ascii="Calibri" w:hAnsi="Calibri"/>
        </w:rPr>
        <w:t>ventos sociales, corporativos, infantiles, artísticos). Posteriormente, en grupo, se identifican los conocimientos, materiales y habilidades necesarias para realizar cada tipo de montaje.</w:t>
      </w:r>
    </w:p>
    <w:p w14:paraId="6CC8E384" w14:textId="6556B888" w:rsidR="00BF524A" w:rsidRPr="007F467A" w:rsidRDefault="00BF524A" w:rsidP="00F1589F">
      <w:pPr>
        <w:pStyle w:val="NormalWeb"/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Ambiente requerido:</w:t>
      </w:r>
      <w:r w:rsidR="00BF28D4" w:rsidRPr="007F467A">
        <w:rPr>
          <w:rStyle w:val="Textoennegrita"/>
          <w:rFonts w:ascii="Calibri" w:hAnsi="Calibri"/>
        </w:rPr>
        <w:t xml:space="preserve"> </w:t>
      </w:r>
      <w:r w:rsidR="00BF28D4" w:rsidRPr="007F467A">
        <w:rPr>
          <w:rFonts w:ascii="Calibri" w:hAnsi="Calibri"/>
        </w:rPr>
        <w:t xml:space="preserve">Aula con </w:t>
      </w:r>
      <w:r w:rsidRPr="007F467A">
        <w:rPr>
          <w:rFonts w:ascii="Calibri" w:hAnsi="Calibri"/>
        </w:rPr>
        <w:t xml:space="preserve"> espacio para trabajo en equipo.</w:t>
      </w:r>
    </w:p>
    <w:p w14:paraId="71CD2753" w14:textId="77777777" w:rsidR="00BF524A" w:rsidRPr="007F467A" w:rsidRDefault="00BF524A" w:rsidP="0030576B">
      <w:pPr>
        <w:pStyle w:val="NormalWeb"/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Estrategias o técnicas didácticas activas:</w:t>
      </w:r>
    </w:p>
    <w:p w14:paraId="666A9C67" w14:textId="77777777" w:rsidR="00BF524A" w:rsidRPr="007F467A" w:rsidRDefault="00BF524A" w:rsidP="00D70186">
      <w:pPr>
        <w:pStyle w:val="NormalWeb"/>
        <w:numPr>
          <w:ilvl w:val="0"/>
          <w:numId w:val="14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Aprendizaje basado en la observación.</w:t>
      </w:r>
    </w:p>
    <w:p w14:paraId="22FF01FF" w14:textId="77777777" w:rsidR="00BF524A" w:rsidRPr="007F467A" w:rsidRDefault="00BF524A" w:rsidP="00D70186">
      <w:pPr>
        <w:pStyle w:val="NormalWeb"/>
        <w:numPr>
          <w:ilvl w:val="0"/>
          <w:numId w:val="14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Análisis de casos reales.</w:t>
      </w:r>
    </w:p>
    <w:p w14:paraId="2BFC60AA" w14:textId="77777777" w:rsidR="00BF524A" w:rsidRPr="007F467A" w:rsidRDefault="00BF524A" w:rsidP="00D70186">
      <w:pPr>
        <w:pStyle w:val="NormalWeb"/>
        <w:numPr>
          <w:ilvl w:val="0"/>
          <w:numId w:val="14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Discusión guiada.</w:t>
      </w:r>
    </w:p>
    <w:p w14:paraId="22BD8B88" w14:textId="4224B4C0" w:rsidR="00F61C9E" w:rsidRPr="007F467A" w:rsidRDefault="00C533CD" w:rsidP="00D70186">
      <w:pPr>
        <w:pStyle w:val="Prrafodelista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Materiales de F</w:t>
      </w:r>
      <w:r w:rsidR="00F61C9E"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 xml:space="preserve">ormación: </w:t>
      </w:r>
      <w:r w:rsidR="00F61C9E" w:rsidRPr="007F467A">
        <w:rPr>
          <w:rFonts w:ascii="Calibri" w:eastAsia="Times New Roman" w:hAnsi="Calibri"/>
          <w:bCs/>
          <w:sz w:val="24"/>
          <w:szCs w:val="24"/>
          <w:lang w:eastAsia="es-CO"/>
        </w:rPr>
        <w:t>Imágenes</w:t>
      </w:r>
      <w:r w:rsidR="00F61C9E"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, c</w:t>
      </w:r>
      <w:r w:rsidR="00F61C9E" w:rsidRPr="007F467A">
        <w:rPr>
          <w:rFonts w:ascii="Calibri" w:eastAsia="Times New Roman" w:hAnsi="Calibri"/>
          <w:sz w:val="24"/>
          <w:szCs w:val="24"/>
          <w:lang w:eastAsia="es-CO"/>
        </w:rPr>
        <w:t>omputador, proyector o papelógrafo.</w:t>
      </w:r>
    </w:p>
    <w:p w14:paraId="5C9EA81C" w14:textId="451CBCD4" w:rsidR="00F61C9E" w:rsidRPr="007F467A" w:rsidRDefault="00C533CD" w:rsidP="00D70186">
      <w:pPr>
        <w:pStyle w:val="Prrafodelista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Material de A</w:t>
      </w:r>
      <w:r w:rsidR="00F61C9E"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 xml:space="preserve">poyo: </w:t>
      </w:r>
      <w:r w:rsidR="00B82844" w:rsidRPr="007F467A">
        <w:rPr>
          <w:rFonts w:ascii="Calibri" w:eastAsia="Times New Roman" w:hAnsi="Calibri"/>
          <w:bCs/>
          <w:sz w:val="24"/>
          <w:szCs w:val="24"/>
          <w:lang w:eastAsia="es-CO"/>
        </w:rPr>
        <w:t>Imágenes,</w:t>
      </w:r>
      <w:r w:rsidR="00B82844"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 xml:space="preserve"> </w:t>
      </w:r>
      <w:r w:rsidR="0029329A" w:rsidRPr="007F467A">
        <w:rPr>
          <w:rFonts w:ascii="Calibri" w:eastAsia="Times New Roman" w:hAnsi="Calibri"/>
          <w:sz w:val="24"/>
          <w:szCs w:val="24"/>
          <w:lang w:eastAsia="es-CO"/>
        </w:rPr>
        <w:t>v</w:t>
      </w:r>
      <w:r w:rsidR="00F61C9E" w:rsidRPr="007F467A">
        <w:rPr>
          <w:rFonts w:ascii="Calibri" w:eastAsia="Times New Roman" w:hAnsi="Calibri"/>
          <w:sz w:val="24"/>
          <w:szCs w:val="24"/>
          <w:lang w:eastAsia="es-CO"/>
        </w:rPr>
        <w:t>ideo o presentación digital con ejemplos reales de decoraciones con globos.</w:t>
      </w:r>
    </w:p>
    <w:p w14:paraId="3E152328" w14:textId="1F081DCD" w:rsidR="00F51763" w:rsidRPr="007F467A" w:rsidRDefault="00C533CD" w:rsidP="00D70186">
      <w:pPr>
        <w:pStyle w:val="Prrafodelista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Duración de la A</w:t>
      </w:r>
      <w:r w:rsidR="00F61C9E"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ctividad:</w:t>
      </w:r>
      <w:r w:rsidR="00F61C9E" w:rsidRPr="007F467A">
        <w:rPr>
          <w:rFonts w:ascii="Calibri" w:eastAsia="Times New Roman" w:hAnsi="Calibri"/>
          <w:sz w:val="24"/>
          <w:szCs w:val="24"/>
          <w:lang w:eastAsia="es-CO"/>
        </w:rPr>
        <w:t xml:space="preserve"> 1 hora.</w:t>
      </w:r>
    </w:p>
    <w:p w14:paraId="1ECBC812" w14:textId="17A4534C" w:rsidR="003B493D" w:rsidRPr="007F467A" w:rsidRDefault="00FE7202" w:rsidP="00451A05">
      <w:pPr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07F467A">
        <w:rPr>
          <w:rFonts w:cs="Calibri"/>
          <w:b/>
          <w:bCs/>
          <w:sz w:val="24"/>
          <w:szCs w:val="24"/>
        </w:rPr>
        <w:t xml:space="preserve">3.3 </w:t>
      </w:r>
      <w:r w:rsidR="00CC084F" w:rsidRPr="007F467A">
        <w:rPr>
          <w:rFonts w:cs="Calibri"/>
          <w:b/>
          <w:bCs/>
          <w:sz w:val="24"/>
          <w:szCs w:val="24"/>
        </w:rPr>
        <w:t xml:space="preserve">Actividades de </w:t>
      </w:r>
      <w:r w:rsidR="002B1C18" w:rsidRPr="007F467A">
        <w:rPr>
          <w:rFonts w:cs="Calibri"/>
          <w:b/>
          <w:bCs/>
          <w:sz w:val="24"/>
          <w:szCs w:val="24"/>
        </w:rPr>
        <w:t>A</w:t>
      </w:r>
      <w:r w:rsidR="09EDA5A2" w:rsidRPr="007F467A">
        <w:rPr>
          <w:rFonts w:cs="Calibri"/>
          <w:b/>
          <w:bCs/>
          <w:sz w:val="24"/>
          <w:szCs w:val="24"/>
        </w:rPr>
        <w:t>propiación</w:t>
      </w:r>
      <w:r w:rsidR="00CC084F" w:rsidRPr="007F467A">
        <w:rPr>
          <w:rFonts w:cs="Calibri"/>
          <w:b/>
          <w:bCs/>
          <w:sz w:val="24"/>
          <w:szCs w:val="24"/>
        </w:rPr>
        <w:t xml:space="preserve">: </w:t>
      </w:r>
    </w:p>
    <w:p w14:paraId="0D46DC9F" w14:textId="4E3416A9" w:rsidR="00EF36BE" w:rsidRPr="007F467A" w:rsidRDefault="00AE5C5A" w:rsidP="00D70186">
      <w:pPr>
        <w:pStyle w:val="Ttulo3"/>
        <w:numPr>
          <w:ilvl w:val="0"/>
          <w:numId w:val="21"/>
        </w:numPr>
        <w:jc w:val="both"/>
        <w:rPr>
          <w:rFonts w:ascii="Calibri" w:hAnsi="Calibri"/>
          <w:color w:val="auto"/>
          <w:sz w:val="24"/>
          <w:szCs w:val="24"/>
        </w:rPr>
      </w:pPr>
      <w:r w:rsidRPr="007F467A">
        <w:rPr>
          <w:rStyle w:val="Textoennegrita"/>
          <w:rFonts w:ascii="Calibri" w:hAnsi="Calibri"/>
          <w:b/>
          <w:bCs/>
          <w:color w:val="auto"/>
          <w:sz w:val="24"/>
          <w:szCs w:val="24"/>
        </w:rPr>
        <w:lastRenderedPageBreak/>
        <w:t>Práctica de Inflado, Amarre y Calibrado de G</w:t>
      </w:r>
      <w:r w:rsidR="00EF36BE" w:rsidRPr="007F467A">
        <w:rPr>
          <w:rStyle w:val="Textoennegrita"/>
          <w:rFonts w:ascii="Calibri" w:hAnsi="Calibri"/>
          <w:b/>
          <w:bCs/>
          <w:color w:val="auto"/>
          <w:sz w:val="24"/>
          <w:szCs w:val="24"/>
        </w:rPr>
        <w:t>lobos</w:t>
      </w:r>
    </w:p>
    <w:p w14:paraId="728A69B8" w14:textId="564157F9" w:rsidR="00EF36BE" w:rsidRPr="007F467A" w:rsidRDefault="00EF36BE" w:rsidP="00F1589F">
      <w:pPr>
        <w:pStyle w:val="NormalWeb"/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 xml:space="preserve">Descripción de la actividad: </w:t>
      </w:r>
      <w:r w:rsidRPr="007F467A">
        <w:rPr>
          <w:rFonts w:ascii="Calibri" w:hAnsi="Calibri"/>
        </w:rPr>
        <w:t>Los aprendices realizan ejercicios prácticos de inflado con inflador manual y eléctrico, amarre simple y doble, y calibrado de globos para obtener tamaños uniformes. Se trabajan repeticiones cronometradas para mejorar la destreza y la velocidad sin comprometer la calidad.</w:t>
      </w:r>
    </w:p>
    <w:p w14:paraId="4306AD42" w14:textId="4E29E560" w:rsidR="00EF36BE" w:rsidRPr="007F467A" w:rsidRDefault="00EF36BE" w:rsidP="00F1589F">
      <w:pPr>
        <w:pStyle w:val="NormalWeb"/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 xml:space="preserve">Ambiente requerido: </w:t>
      </w:r>
      <w:r w:rsidRPr="007F467A">
        <w:rPr>
          <w:rFonts w:ascii="Calibri" w:hAnsi="Calibri"/>
        </w:rPr>
        <w:t>Taller o salón amplio con espacio libre para práctica.</w:t>
      </w:r>
    </w:p>
    <w:p w14:paraId="723188BA" w14:textId="5F5ACA0D" w:rsidR="00EF36BE" w:rsidRPr="007F467A" w:rsidRDefault="00EF36BE" w:rsidP="00EF36BE">
      <w:pPr>
        <w:pStyle w:val="NormalWeb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Estrategias o Técnicas Didácticas Activas:</w:t>
      </w:r>
    </w:p>
    <w:p w14:paraId="715739E8" w14:textId="13A6F2D5" w:rsidR="00EF36BE" w:rsidRPr="007F467A" w:rsidRDefault="00EF36BE" w:rsidP="00D70186">
      <w:pPr>
        <w:pStyle w:val="NormalWeb"/>
        <w:numPr>
          <w:ilvl w:val="0"/>
          <w:numId w:val="15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Aprendizaje basado en la práctica</w:t>
      </w:r>
      <w:r w:rsidR="00CD78C7" w:rsidRPr="007F467A">
        <w:rPr>
          <w:rFonts w:ascii="Calibri" w:hAnsi="Calibri"/>
        </w:rPr>
        <w:t>.</w:t>
      </w:r>
    </w:p>
    <w:p w14:paraId="3A558087" w14:textId="77777777" w:rsidR="00EF36BE" w:rsidRPr="007F467A" w:rsidRDefault="00EF36BE" w:rsidP="00D70186">
      <w:pPr>
        <w:pStyle w:val="NormalWeb"/>
        <w:numPr>
          <w:ilvl w:val="0"/>
          <w:numId w:val="15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Ejercicios de repetición guiada.</w:t>
      </w:r>
    </w:p>
    <w:p w14:paraId="46D05C1A" w14:textId="4204AB02" w:rsidR="00CD78C7" w:rsidRPr="007F467A" w:rsidRDefault="00EF36BE" w:rsidP="00D70186">
      <w:pPr>
        <w:pStyle w:val="NormalWeb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b/>
          <w:bCs/>
          <w:lang w:eastAsia="es-ES"/>
        </w:rPr>
      </w:pPr>
      <w:r w:rsidRPr="007F467A">
        <w:rPr>
          <w:rFonts w:ascii="Calibri" w:hAnsi="Calibri"/>
        </w:rPr>
        <w:t>Retroalimentación inmediata.</w:t>
      </w:r>
    </w:p>
    <w:p w14:paraId="701D33AF" w14:textId="127FC924" w:rsidR="00973385" w:rsidRPr="007F467A" w:rsidRDefault="00973385" w:rsidP="00D70186">
      <w:pPr>
        <w:pStyle w:val="Prrafodelista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 xml:space="preserve">Materiales de Formación: </w:t>
      </w:r>
      <w:r w:rsidRPr="007F467A">
        <w:rPr>
          <w:rFonts w:ascii="Calibri" w:eastAsia="Times New Roman" w:hAnsi="Calibri"/>
          <w:sz w:val="24"/>
          <w:szCs w:val="24"/>
          <w:lang w:eastAsia="es-CO"/>
        </w:rPr>
        <w:t>Infladores manuales y eléctricos, globos de diferentes tamaños y colores, calibradores, mesas de trabajo.</w:t>
      </w:r>
    </w:p>
    <w:p w14:paraId="2B54BB88" w14:textId="758B7BEB" w:rsidR="00973385" w:rsidRPr="007F467A" w:rsidRDefault="00973385" w:rsidP="00D70186">
      <w:pPr>
        <w:pStyle w:val="Prrafodelista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 xml:space="preserve">Material de apoyo: </w:t>
      </w:r>
      <w:r w:rsidRPr="007F467A">
        <w:rPr>
          <w:rFonts w:ascii="Calibri" w:eastAsia="Times New Roman" w:hAnsi="Calibri"/>
          <w:sz w:val="24"/>
          <w:szCs w:val="24"/>
          <w:lang w:eastAsia="es-CO"/>
        </w:rPr>
        <w:t>Guía ilustrada de técnicas de inflado y amarre.</w:t>
      </w:r>
    </w:p>
    <w:p w14:paraId="6CAB2D17" w14:textId="2B8E1950" w:rsidR="00973385" w:rsidRPr="007F467A" w:rsidRDefault="00973385" w:rsidP="00D70186">
      <w:pPr>
        <w:pStyle w:val="Prrafodelista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 xml:space="preserve">Evidencias de aprendizaje: </w:t>
      </w:r>
      <w:r w:rsidRPr="007F467A">
        <w:rPr>
          <w:rFonts w:ascii="Calibri" w:eastAsia="Times New Roman" w:hAnsi="Calibri"/>
          <w:sz w:val="24"/>
          <w:szCs w:val="24"/>
          <w:lang w:eastAsia="es-CO"/>
        </w:rPr>
        <w:t>Racimos de globos con medidas uniformes y amarre seguro.</w:t>
      </w:r>
    </w:p>
    <w:p w14:paraId="7DEDBFA4" w14:textId="5D8B5512" w:rsidR="00973385" w:rsidRPr="007F467A" w:rsidRDefault="00973385" w:rsidP="00D70186">
      <w:pPr>
        <w:pStyle w:val="Prrafodelista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 xml:space="preserve">Instrumentos de Evaluación: </w:t>
      </w:r>
      <w:r w:rsidRPr="007F467A">
        <w:rPr>
          <w:rFonts w:ascii="Calibri" w:eastAsia="Times New Roman" w:hAnsi="Calibri"/>
          <w:sz w:val="24"/>
          <w:szCs w:val="24"/>
          <w:lang w:eastAsia="es-CO"/>
        </w:rPr>
        <w:t>Lista de chequeo de técnica, calibrado y seguridad.</w:t>
      </w:r>
    </w:p>
    <w:p w14:paraId="2897D8DF" w14:textId="4A8881D0" w:rsidR="00973385" w:rsidRPr="007F467A" w:rsidRDefault="00973385" w:rsidP="00D70186">
      <w:pPr>
        <w:pStyle w:val="Prrafodelista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Duración de la actividad:</w:t>
      </w:r>
      <w:r w:rsidRPr="007F467A">
        <w:rPr>
          <w:rFonts w:ascii="Calibri" w:eastAsia="Times New Roman" w:hAnsi="Calibri"/>
          <w:sz w:val="24"/>
          <w:szCs w:val="24"/>
          <w:lang w:eastAsia="es-CO"/>
        </w:rPr>
        <w:t xml:space="preserve"> 2 horas.</w:t>
      </w:r>
    </w:p>
    <w:p w14:paraId="42C352DF" w14:textId="0B1BDBEA" w:rsidR="00815D58" w:rsidRPr="007F467A" w:rsidRDefault="00FE7202" w:rsidP="00CD78C7">
      <w:pPr>
        <w:pStyle w:val="NormalWeb"/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b/>
          <w:bCs/>
          <w:lang w:eastAsia="es-ES"/>
        </w:rPr>
      </w:pPr>
      <w:r w:rsidRPr="007F467A">
        <w:rPr>
          <w:rFonts w:ascii="Calibri" w:hAnsi="Calibri" w:cs="Calibri"/>
          <w:b/>
          <w:bCs/>
          <w:lang w:eastAsia="es-ES"/>
        </w:rPr>
        <w:t xml:space="preserve">3.4 </w:t>
      </w:r>
      <w:r w:rsidR="00815D58" w:rsidRPr="007F467A">
        <w:rPr>
          <w:rFonts w:ascii="Calibri" w:hAnsi="Calibri" w:cs="Calibri"/>
          <w:b/>
          <w:bCs/>
          <w:lang w:eastAsia="es-ES"/>
        </w:rPr>
        <w:t xml:space="preserve">Actividades </w:t>
      </w:r>
      <w:r w:rsidR="007D4273" w:rsidRPr="007F467A">
        <w:rPr>
          <w:rFonts w:ascii="Calibri" w:hAnsi="Calibri" w:cs="Calibri"/>
          <w:b/>
          <w:bCs/>
          <w:lang w:eastAsia="es-ES"/>
        </w:rPr>
        <w:t>d</w:t>
      </w:r>
      <w:r w:rsidR="00815D58" w:rsidRPr="007F467A">
        <w:rPr>
          <w:rFonts w:ascii="Calibri" w:hAnsi="Calibri" w:cs="Calibri"/>
          <w:b/>
          <w:bCs/>
          <w:lang w:eastAsia="es-ES"/>
        </w:rPr>
        <w:t>e Transferencia el Conocimiento:</w:t>
      </w:r>
    </w:p>
    <w:p w14:paraId="7211EE5A" w14:textId="0EAB8B0F" w:rsidR="00E72751" w:rsidRPr="007F467A" w:rsidRDefault="00E72751" w:rsidP="00D70186">
      <w:pPr>
        <w:pStyle w:val="Ttulo3"/>
        <w:numPr>
          <w:ilvl w:val="0"/>
          <w:numId w:val="22"/>
        </w:numPr>
        <w:rPr>
          <w:rFonts w:ascii="Calibri" w:hAnsi="Calibri"/>
          <w:color w:val="auto"/>
          <w:sz w:val="24"/>
          <w:szCs w:val="24"/>
        </w:rPr>
      </w:pPr>
      <w:r w:rsidRPr="007F467A">
        <w:rPr>
          <w:rStyle w:val="Textoennegrita"/>
          <w:rFonts w:ascii="Calibri" w:hAnsi="Calibri"/>
          <w:b/>
          <w:bCs/>
          <w:color w:val="auto"/>
          <w:sz w:val="24"/>
          <w:szCs w:val="24"/>
        </w:rPr>
        <w:t>Diseño y Ejecución de un Montaje Real para un Evento</w:t>
      </w:r>
    </w:p>
    <w:p w14:paraId="34F1DE85" w14:textId="06D83DB5" w:rsidR="00E72751" w:rsidRPr="007F467A" w:rsidRDefault="00E72751" w:rsidP="00F1589F">
      <w:pPr>
        <w:pStyle w:val="NormalWeb"/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Descripción de la actividad:</w:t>
      </w:r>
      <w:r w:rsidR="00164956" w:rsidRPr="007F467A">
        <w:rPr>
          <w:rStyle w:val="Textoennegrita"/>
          <w:rFonts w:ascii="Calibri" w:hAnsi="Calibri"/>
        </w:rPr>
        <w:t xml:space="preserve"> </w:t>
      </w:r>
      <w:r w:rsidRPr="007F467A">
        <w:rPr>
          <w:rFonts w:ascii="Calibri" w:hAnsi="Calibri"/>
        </w:rPr>
        <w:t>Los aprendices aplican las técnicas aprendidas para planificar, diseñar y montar una decoración con globos en un evento real o simulado (cumpleaños, evento empresarial, feria). El proyecto debe contemplar:</w:t>
      </w:r>
    </w:p>
    <w:p w14:paraId="3DF2567B" w14:textId="77777777" w:rsidR="00E72751" w:rsidRPr="007F467A" w:rsidRDefault="00E72751" w:rsidP="00D70186">
      <w:pPr>
        <w:pStyle w:val="NormalWeb"/>
        <w:numPr>
          <w:ilvl w:val="0"/>
          <w:numId w:val="16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Diseño en boceto o software.</w:t>
      </w:r>
    </w:p>
    <w:p w14:paraId="14EC6F13" w14:textId="77777777" w:rsidR="00E72751" w:rsidRPr="007F467A" w:rsidRDefault="00E72751" w:rsidP="00D70186">
      <w:pPr>
        <w:pStyle w:val="NormalWeb"/>
        <w:numPr>
          <w:ilvl w:val="0"/>
          <w:numId w:val="16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Selección de materiales y colores.</w:t>
      </w:r>
    </w:p>
    <w:p w14:paraId="4D6DDCD4" w14:textId="77777777" w:rsidR="00E72751" w:rsidRPr="007F467A" w:rsidRDefault="00E72751" w:rsidP="00D70186">
      <w:pPr>
        <w:pStyle w:val="NormalWeb"/>
        <w:numPr>
          <w:ilvl w:val="0"/>
          <w:numId w:val="16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Ejecución del montaje.</w:t>
      </w:r>
    </w:p>
    <w:p w14:paraId="0ABDA250" w14:textId="77777777" w:rsidR="00E72751" w:rsidRPr="007F467A" w:rsidRDefault="00E72751" w:rsidP="00D70186">
      <w:pPr>
        <w:pStyle w:val="NormalWeb"/>
        <w:numPr>
          <w:ilvl w:val="0"/>
          <w:numId w:val="16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Evaluación de resultados y retroalimentación.</w:t>
      </w:r>
    </w:p>
    <w:p w14:paraId="28087CC1" w14:textId="078ED35D" w:rsidR="00E72751" w:rsidRPr="007F467A" w:rsidRDefault="00E72751" w:rsidP="00F1589F">
      <w:pPr>
        <w:pStyle w:val="NormalWeb"/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Ambiente requerido:</w:t>
      </w:r>
      <w:r w:rsidR="00506F71" w:rsidRPr="007F467A">
        <w:rPr>
          <w:rStyle w:val="Textoennegrita"/>
          <w:rFonts w:ascii="Calibri" w:hAnsi="Calibri"/>
        </w:rPr>
        <w:t xml:space="preserve"> </w:t>
      </w:r>
      <w:r w:rsidRPr="007F467A">
        <w:rPr>
          <w:rFonts w:ascii="Calibri" w:hAnsi="Calibri"/>
        </w:rPr>
        <w:t>Espacio tipo salón de eventos o aula taller con área para montaje.</w:t>
      </w:r>
    </w:p>
    <w:p w14:paraId="68A6B999" w14:textId="77777777" w:rsidR="00E72751" w:rsidRPr="007F467A" w:rsidRDefault="00E72751" w:rsidP="00D70186">
      <w:pPr>
        <w:pStyle w:val="NormalWeb"/>
        <w:numPr>
          <w:ilvl w:val="0"/>
          <w:numId w:val="22"/>
        </w:numPr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Estrategias o técnicas didácticas activas:</w:t>
      </w:r>
    </w:p>
    <w:p w14:paraId="5F2B1957" w14:textId="77777777" w:rsidR="00E72751" w:rsidRPr="007F467A" w:rsidRDefault="00E72751" w:rsidP="00D70186">
      <w:pPr>
        <w:pStyle w:val="NormalWeb"/>
        <w:numPr>
          <w:ilvl w:val="0"/>
          <w:numId w:val="17"/>
        </w:numPr>
        <w:rPr>
          <w:rFonts w:ascii="Calibri" w:hAnsi="Calibri"/>
        </w:rPr>
      </w:pPr>
      <w:r w:rsidRPr="007F467A">
        <w:rPr>
          <w:rFonts w:ascii="Calibri" w:hAnsi="Calibri"/>
        </w:rPr>
        <w:t>Aprendizaje basado en proyectos (ABP).</w:t>
      </w:r>
    </w:p>
    <w:p w14:paraId="13781AFD" w14:textId="77777777" w:rsidR="00E72751" w:rsidRPr="007F467A" w:rsidRDefault="00E72751" w:rsidP="00D70186">
      <w:pPr>
        <w:pStyle w:val="NormalWeb"/>
        <w:numPr>
          <w:ilvl w:val="0"/>
          <w:numId w:val="17"/>
        </w:numPr>
        <w:rPr>
          <w:rFonts w:ascii="Calibri" w:hAnsi="Calibri"/>
        </w:rPr>
      </w:pPr>
      <w:r w:rsidRPr="007F467A">
        <w:rPr>
          <w:rFonts w:ascii="Calibri" w:hAnsi="Calibri"/>
        </w:rPr>
        <w:t>Trabajo colaborativo.</w:t>
      </w:r>
    </w:p>
    <w:p w14:paraId="01B02379" w14:textId="77777777" w:rsidR="00E72751" w:rsidRPr="007F467A" w:rsidRDefault="00E72751" w:rsidP="00D70186">
      <w:pPr>
        <w:pStyle w:val="NormalWeb"/>
        <w:numPr>
          <w:ilvl w:val="0"/>
          <w:numId w:val="17"/>
        </w:numPr>
        <w:rPr>
          <w:rFonts w:ascii="Calibri" w:hAnsi="Calibri"/>
        </w:rPr>
      </w:pPr>
      <w:r w:rsidRPr="007F467A">
        <w:rPr>
          <w:rFonts w:ascii="Calibri" w:hAnsi="Calibri"/>
        </w:rPr>
        <w:t>Simulación de situación real de cliente.</w:t>
      </w:r>
    </w:p>
    <w:p w14:paraId="17B83EE1" w14:textId="62E4FA4B" w:rsidR="00270A5B" w:rsidRPr="007F467A" w:rsidRDefault="00270A5B" w:rsidP="00D70186">
      <w:pPr>
        <w:pStyle w:val="Prrafodelista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lastRenderedPageBreak/>
        <w:t xml:space="preserve">Materiales de formación: </w:t>
      </w:r>
      <w:r w:rsidRPr="007F467A">
        <w:rPr>
          <w:rFonts w:ascii="Calibri" w:eastAsia="Times New Roman" w:hAnsi="Calibri"/>
          <w:sz w:val="24"/>
          <w:szCs w:val="24"/>
          <w:lang w:eastAsia="es-CO"/>
        </w:rPr>
        <w:t>Globos, infladores manuales y eléctricos, estructuras para montaje, cintas, herramientas de fijación, elementos decorativos adicionales.</w:t>
      </w:r>
    </w:p>
    <w:p w14:paraId="1250FB1C" w14:textId="10BB4BE6" w:rsidR="00270A5B" w:rsidRPr="007F467A" w:rsidRDefault="00270A5B" w:rsidP="00D70186">
      <w:pPr>
        <w:pStyle w:val="Prrafodelista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 xml:space="preserve">Material de apoyo: </w:t>
      </w:r>
      <w:r w:rsidRPr="007F467A">
        <w:rPr>
          <w:rFonts w:ascii="Calibri" w:eastAsia="Times New Roman" w:hAnsi="Calibri"/>
          <w:sz w:val="24"/>
          <w:szCs w:val="24"/>
          <w:lang w:eastAsia="es-CO"/>
        </w:rPr>
        <w:t>Plantillas de planificación, ejemplos de diseños, catálogos de combinaciones de colores, entre otros.</w:t>
      </w:r>
    </w:p>
    <w:p w14:paraId="47BE0B95" w14:textId="1DA2C4AE" w:rsidR="00270A5B" w:rsidRPr="007F467A" w:rsidRDefault="00270A5B" w:rsidP="00D70186">
      <w:pPr>
        <w:pStyle w:val="Prrafodelista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Evidencias de aprendizaje:</w:t>
      </w:r>
      <w:r w:rsidR="0040373A"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 xml:space="preserve"> </w:t>
      </w:r>
      <w:r w:rsidRPr="007F467A">
        <w:rPr>
          <w:rFonts w:ascii="Calibri" w:eastAsia="Times New Roman" w:hAnsi="Calibri"/>
          <w:sz w:val="24"/>
          <w:szCs w:val="24"/>
          <w:lang w:eastAsia="es-CO"/>
        </w:rPr>
        <w:t>Decoración montada, registro fotográfico, informe de planificación y ejecución.</w:t>
      </w:r>
    </w:p>
    <w:p w14:paraId="60CF25A0" w14:textId="64B3C886" w:rsidR="00270A5B" w:rsidRPr="007F467A" w:rsidRDefault="00270A5B" w:rsidP="00D70186">
      <w:pPr>
        <w:pStyle w:val="Prrafodelista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Instrumentos de evaluación:</w:t>
      </w:r>
      <w:r w:rsidR="0040373A"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 xml:space="preserve"> </w:t>
      </w:r>
      <w:r w:rsidRPr="007F467A">
        <w:rPr>
          <w:rFonts w:ascii="Calibri" w:eastAsia="Times New Roman" w:hAnsi="Calibri"/>
          <w:sz w:val="24"/>
          <w:szCs w:val="24"/>
          <w:lang w:eastAsia="es-CO"/>
        </w:rPr>
        <w:t>Rúbrica de evaluación de creatividad, técnica, estética, seguridad y cumplimiento de tiempos.</w:t>
      </w:r>
    </w:p>
    <w:p w14:paraId="41CAF45F" w14:textId="6C4775A8" w:rsidR="00F51763" w:rsidRPr="007F467A" w:rsidRDefault="00270A5B" w:rsidP="00D70186">
      <w:pPr>
        <w:pStyle w:val="Prrafodelista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Duración de la actividad:</w:t>
      </w:r>
      <w:r w:rsidR="00AC2B80" w:rsidRPr="007F467A">
        <w:rPr>
          <w:rFonts w:ascii="Calibri" w:eastAsia="Times New Roman" w:hAnsi="Calibri"/>
          <w:sz w:val="24"/>
          <w:szCs w:val="24"/>
          <w:lang w:eastAsia="es-CO"/>
        </w:rPr>
        <w:t xml:space="preserve"> 4 horas</w:t>
      </w:r>
    </w:p>
    <w:p w14:paraId="45BE09BC" w14:textId="77777777" w:rsidR="00AC2B80" w:rsidRPr="007F467A" w:rsidRDefault="00AC2B80" w:rsidP="00AC2B80">
      <w:pPr>
        <w:pStyle w:val="Prrafodelista"/>
        <w:spacing w:before="100" w:beforeAutospacing="1" w:after="100" w:afterAutospacing="1" w:line="240" w:lineRule="auto"/>
        <w:jc w:val="both"/>
        <w:rPr>
          <w:rFonts w:ascii="Calibri" w:eastAsia="Times New Roman" w:hAnsi="Calibri"/>
          <w:b/>
          <w:sz w:val="24"/>
          <w:szCs w:val="24"/>
          <w:lang w:eastAsia="es-CO"/>
        </w:rPr>
      </w:pPr>
    </w:p>
    <w:p w14:paraId="45C6F76C" w14:textId="38AB958A" w:rsidR="00AC2B80" w:rsidRPr="007F467A" w:rsidRDefault="00AC2B80" w:rsidP="00D70186">
      <w:pPr>
        <w:pStyle w:val="Ttulo2"/>
        <w:numPr>
          <w:ilvl w:val="0"/>
          <w:numId w:val="17"/>
        </w:numPr>
        <w:jc w:val="both"/>
        <w:rPr>
          <w:b/>
          <w:color w:val="auto"/>
          <w:sz w:val="24"/>
        </w:rPr>
      </w:pPr>
      <w:r w:rsidRPr="007F467A">
        <w:rPr>
          <w:rStyle w:val="Textoennegrita"/>
          <w:bCs w:val="0"/>
          <w:color w:val="auto"/>
          <w:sz w:val="24"/>
        </w:rPr>
        <w:t>TÉCNICAS GENERALES DE DECORACIÓN CON GLOBOS:</w:t>
      </w:r>
    </w:p>
    <w:p w14:paraId="7D0ED41B" w14:textId="77777777" w:rsidR="00AC2B80" w:rsidRPr="007F467A" w:rsidRDefault="00AC2B80" w:rsidP="00D70186">
      <w:pPr>
        <w:pStyle w:val="NormalWeb"/>
        <w:numPr>
          <w:ilvl w:val="0"/>
          <w:numId w:val="23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Inflado y calibrado</w:t>
      </w:r>
    </w:p>
    <w:p w14:paraId="3CEC02E6" w14:textId="77777777" w:rsidR="00AC2B80" w:rsidRPr="007F467A" w:rsidRDefault="00AC2B80" w:rsidP="00D70186">
      <w:pPr>
        <w:pStyle w:val="NormalWeb"/>
        <w:numPr>
          <w:ilvl w:val="1"/>
          <w:numId w:val="23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Uso de infladores manuales o eléctricos.</w:t>
      </w:r>
    </w:p>
    <w:p w14:paraId="45380B65" w14:textId="77777777" w:rsidR="00AC2B80" w:rsidRPr="007F467A" w:rsidRDefault="00AC2B80" w:rsidP="00D70186">
      <w:pPr>
        <w:pStyle w:val="NormalWeb"/>
        <w:numPr>
          <w:ilvl w:val="1"/>
          <w:numId w:val="23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Control del tamaño mediante calibradores o plantillas.</w:t>
      </w:r>
    </w:p>
    <w:p w14:paraId="1219F35E" w14:textId="77777777" w:rsidR="00AC2B80" w:rsidRPr="007F467A" w:rsidRDefault="00AC2B80" w:rsidP="00D70186">
      <w:pPr>
        <w:pStyle w:val="NormalWeb"/>
        <w:numPr>
          <w:ilvl w:val="1"/>
          <w:numId w:val="23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Inflado uniforme para lograr simetría en el montaje.</w:t>
      </w:r>
    </w:p>
    <w:p w14:paraId="089A102E" w14:textId="77777777" w:rsidR="00AC2B80" w:rsidRPr="007F467A" w:rsidRDefault="00AC2B80" w:rsidP="00D70186">
      <w:pPr>
        <w:pStyle w:val="NormalWeb"/>
        <w:numPr>
          <w:ilvl w:val="0"/>
          <w:numId w:val="23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Amarre y unión</w:t>
      </w:r>
    </w:p>
    <w:p w14:paraId="196B5C93" w14:textId="77777777" w:rsidR="00AC2B80" w:rsidRPr="007F467A" w:rsidRDefault="00AC2B80" w:rsidP="00D70186">
      <w:pPr>
        <w:pStyle w:val="NormalWeb"/>
        <w:numPr>
          <w:ilvl w:val="1"/>
          <w:numId w:val="23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Amarre simple (nudo básico).</w:t>
      </w:r>
    </w:p>
    <w:p w14:paraId="46CB3F28" w14:textId="77777777" w:rsidR="00AC2B80" w:rsidRPr="007F467A" w:rsidRDefault="00AC2B80" w:rsidP="00D70186">
      <w:pPr>
        <w:pStyle w:val="NormalWeb"/>
        <w:numPr>
          <w:ilvl w:val="1"/>
          <w:numId w:val="23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Amarre doble para mayor seguridad.</w:t>
      </w:r>
    </w:p>
    <w:p w14:paraId="7E42AD81" w14:textId="77777777" w:rsidR="00AC2B80" w:rsidRPr="007F467A" w:rsidRDefault="00AC2B80" w:rsidP="00D70186">
      <w:pPr>
        <w:pStyle w:val="NormalWeb"/>
        <w:numPr>
          <w:ilvl w:val="1"/>
          <w:numId w:val="23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Unión en duplas (parejas) y cuartetos para formar racimos.</w:t>
      </w:r>
    </w:p>
    <w:p w14:paraId="5F07351B" w14:textId="77777777" w:rsidR="00AC2B80" w:rsidRPr="007F467A" w:rsidRDefault="00AC2B80" w:rsidP="00D70186">
      <w:pPr>
        <w:pStyle w:val="NormalWeb"/>
        <w:numPr>
          <w:ilvl w:val="0"/>
          <w:numId w:val="23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Formación de racimos y conjuntos</w:t>
      </w:r>
    </w:p>
    <w:p w14:paraId="328D47C4" w14:textId="77777777" w:rsidR="00AC2B80" w:rsidRPr="007F467A" w:rsidRDefault="00AC2B80" w:rsidP="00D70186">
      <w:pPr>
        <w:pStyle w:val="NormalWeb"/>
        <w:numPr>
          <w:ilvl w:val="1"/>
          <w:numId w:val="23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Ensamblaje en grupos de 4 o 5 globos para estructuras.</w:t>
      </w:r>
    </w:p>
    <w:p w14:paraId="710706D0" w14:textId="77777777" w:rsidR="00AC2B80" w:rsidRPr="007F467A" w:rsidRDefault="00AC2B80" w:rsidP="00D70186">
      <w:pPr>
        <w:pStyle w:val="NormalWeb"/>
        <w:numPr>
          <w:ilvl w:val="1"/>
          <w:numId w:val="23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Combinación de colores y tamaños según diseño.</w:t>
      </w:r>
    </w:p>
    <w:p w14:paraId="359D46E2" w14:textId="77777777" w:rsidR="00AC2B80" w:rsidRPr="007F467A" w:rsidRDefault="00AC2B80" w:rsidP="00D70186">
      <w:pPr>
        <w:pStyle w:val="NormalWeb"/>
        <w:numPr>
          <w:ilvl w:val="0"/>
          <w:numId w:val="23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Montaje de estructuras</w:t>
      </w:r>
    </w:p>
    <w:p w14:paraId="6DB5268A" w14:textId="77777777" w:rsidR="00AC2B80" w:rsidRPr="007F467A" w:rsidRDefault="00AC2B80" w:rsidP="00D70186">
      <w:pPr>
        <w:pStyle w:val="NormalWeb"/>
        <w:numPr>
          <w:ilvl w:val="1"/>
          <w:numId w:val="23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Fijación en bases de PVC, madera o metal.</w:t>
      </w:r>
    </w:p>
    <w:p w14:paraId="59945F30" w14:textId="77777777" w:rsidR="00AC2B80" w:rsidRPr="007F467A" w:rsidRDefault="00AC2B80" w:rsidP="00D70186">
      <w:pPr>
        <w:pStyle w:val="NormalWeb"/>
        <w:numPr>
          <w:ilvl w:val="1"/>
          <w:numId w:val="23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Uso de arcos, columnas y marcos como soporte.</w:t>
      </w:r>
    </w:p>
    <w:p w14:paraId="2C149339" w14:textId="77777777" w:rsidR="00AC2B80" w:rsidRPr="007F467A" w:rsidRDefault="00AC2B80" w:rsidP="00D70186">
      <w:pPr>
        <w:pStyle w:val="NormalWeb"/>
        <w:numPr>
          <w:ilvl w:val="1"/>
          <w:numId w:val="23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Montaje con nylon, cinta doble faz o abrazaderas plásticas.</w:t>
      </w:r>
    </w:p>
    <w:p w14:paraId="2C60C2EE" w14:textId="77777777" w:rsidR="00AC2B80" w:rsidRPr="007F467A" w:rsidRDefault="00AC2B80" w:rsidP="00D70186">
      <w:pPr>
        <w:pStyle w:val="NormalWeb"/>
        <w:numPr>
          <w:ilvl w:val="0"/>
          <w:numId w:val="23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Combinación de colores y diseño</w:t>
      </w:r>
    </w:p>
    <w:p w14:paraId="1722FA68" w14:textId="77777777" w:rsidR="00AC2B80" w:rsidRPr="007F467A" w:rsidRDefault="00AC2B80" w:rsidP="00D70186">
      <w:pPr>
        <w:pStyle w:val="NormalWeb"/>
        <w:numPr>
          <w:ilvl w:val="1"/>
          <w:numId w:val="23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Uso de paletas cromáticas armónicas o contrastantes.</w:t>
      </w:r>
    </w:p>
    <w:p w14:paraId="33ED285F" w14:textId="77777777" w:rsidR="00AC2B80" w:rsidRPr="007F467A" w:rsidRDefault="00AC2B80" w:rsidP="00D70186">
      <w:pPr>
        <w:pStyle w:val="NormalWeb"/>
        <w:numPr>
          <w:ilvl w:val="1"/>
          <w:numId w:val="23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Integración de globos de distintos acabados (mate, metálico, perlado).</w:t>
      </w:r>
    </w:p>
    <w:p w14:paraId="2C328E05" w14:textId="77777777" w:rsidR="00AC2B80" w:rsidRPr="007F467A" w:rsidRDefault="00AC2B80" w:rsidP="00D70186">
      <w:pPr>
        <w:pStyle w:val="NormalWeb"/>
        <w:numPr>
          <w:ilvl w:val="1"/>
          <w:numId w:val="23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Distribución simétrica o asimétrica según la temática.</w:t>
      </w:r>
    </w:p>
    <w:p w14:paraId="2A7F1090" w14:textId="77777777" w:rsidR="00AC2B80" w:rsidRPr="007F467A" w:rsidRDefault="00AC2B80" w:rsidP="00D70186">
      <w:pPr>
        <w:pStyle w:val="NormalWeb"/>
        <w:numPr>
          <w:ilvl w:val="0"/>
          <w:numId w:val="23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Técnicas de fijación y seguridad</w:t>
      </w:r>
    </w:p>
    <w:p w14:paraId="67AB275F" w14:textId="77777777" w:rsidR="00AC2B80" w:rsidRPr="007F467A" w:rsidRDefault="00AC2B80" w:rsidP="00D70186">
      <w:pPr>
        <w:pStyle w:val="NormalWeb"/>
        <w:numPr>
          <w:ilvl w:val="1"/>
          <w:numId w:val="23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Colocación de pesos o contrapesos en estructuras móviles.</w:t>
      </w:r>
    </w:p>
    <w:p w14:paraId="2C125728" w14:textId="77777777" w:rsidR="00AC2B80" w:rsidRPr="007F467A" w:rsidRDefault="00AC2B80" w:rsidP="00D70186">
      <w:pPr>
        <w:pStyle w:val="NormalWeb"/>
        <w:numPr>
          <w:ilvl w:val="1"/>
          <w:numId w:val="23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Uso de cinta adhesiva, ganchos o soportes específicos.</w:t>
      </w:r>
    </w:p>
    <w:p w14:paraId="56A665BB" w14:textId="77777777" w:rsidR="00AC2B80" w:rsidRPr="007F467A" w:rsidRDefault="00AC2B80" w:rsidP="00D70186">
      <w:pPr>
        <w:pStyle w:val="NormalWeb"/>
        <w:numPr>
          <w:ilvl w:val="1"/>
          <w:numId w:val="23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Revisión de la estabilidad antes del evento.</w:t>
      </w:r>
    </w:p>
    <w:p w14:paraId="4899ACB8" w14:textId="77777777" w:rsidR="00AC2B80" w:rsidRPr="007F467A" w:rsidRDefault="00AC2B80" w:rsidP="00D70186">
      <w:pPr>
        <w:pStyle w:val="NormalWeb"/>
        <w:numPr>
          <w:ilvl w:val="0"/>
          <w:numId w:val="23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Decoración temática</w:t>
      </w:r>
    </w:p>
    <w:p w14:paraId="4A83FD5D" w14:textId="77777777" w:rsidR="00AC2B80" w:rsidRPr="007F467A" w:rsidRDefault="00AC2B80" w:rsidP="00D70186">
      <w:pPr>
        <w:pStyle w:val="NormalWeb"/>
        <w:numPr>
          <w:ilvl w:val="1"/>
          <w:numId w:val="23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Integración de accesorios (luces LED, cintas, flores artificiales).</w:t>
      </w:r>
    </w:p>
    <w:p w14:paraId="449BAF8D" w14:textId="77777777" w:rsidR="00AC2B80" w:rsidRPr="007F467A" w:rsidRDefault="00AC2B80" w:rsidP="00D70186">
      <w:pPr>
        <w:pStyle w:val="NormalWeb"/>
        <w:numPr>
          <w:ilvl w:val="1"/>
          <w:numId w:val="23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Adaptación del montaje a la ocasión (bodas, cumpleaños, ferias, eventos corporativos).</w:t>
      </w:r>
    </w:p>
    <w:p w14:paraId="23AA9B1A" w14:textId="77777777" w:rsidR="00AC2B80" w:rsidRPr="007F467A" w:rsidRDefault="00AC2B80" w:rsidP="00D70186">
      <w:pPr>
        <w:pStyle w:val="NormalWeb"/>
        <w:numPr>
          <w:ilvl w:val="0"/>
          <w:numId w:val="23"/>
        </w:numPr>
        <w:jc w:val="both"/>
        <w:rPr>
          <w:rFonts w:ascii="Calibri" w:hAnsi="Calibri"/>
        </w:rPr>
      </w:pPr>
      <w:r w:rsidRPr="007F467A">
        <w:rPr>
          <w:rStyle w:val="Textoennegrita"/>
          <w:rFonts w:ascii="Calibri" w:hAnsi="Calibri"/>
        </w:rPr>
        <w:t>Mantenimiento y acabado final</w:t>
      </w:r>
    </w:p>
    <w:p w14:paraId="630CF6FB" w14:textId="77777777" w:rsidR="00AC2B80" w:rsidRPr="007F467A" w:rsidRDefault="00AC2B80" w:rsidP="00D70186">
      <w:pPr>
        <w:pStyle w:val="NormalWeb"/>
        <w:numPr>
          <w:ilvl w:val="1"/>
          <w:numId w:val="23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>Limpieza de globos con paño suave para evitar polvo.</w:t>
      </w:r>
    </w:p>
    <w:p w14:paraId="036BE06A" w14:textId="77777777" w:rsidR="00AC2B80" w:rsidRPr="007F467A" w:rsidRDefault="00AC2B80" w:rsidP="00D70186">
      <w:pPr>
        <w:pStyle w:val="NormalWeb"/>
        <w:numPr>
          <w:ilvl w:val="1"/>
          <w:numId w:val="23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lastRenderedPageBreak/>
        <w:t>Aplicación de abrillantador para globos de látex.</w:t>
      </w:r>
    </w:p>
    <w:p w14:paraId="5C8D0531" w14:textId="125D3584" w:rsidR="00AC2B80" w:rsidRPr="007F467A" w:rsidRDefault="00875367" w:rsidP="00D70186">
      <w:pPr>
        <w:pStyle w:val="NormalWeb"/>
        <w:numPr>
          <w:ilvl w:val="1"/>
          <w:numId w:val="23"/>
        </w:numPr>
        <w:jc w:val="both"/>
        <w:rPr>
          <w:rFonts w:ascii="Calibri" w:hAnsi="Calibri"/>
        </w:rPr>
      </w:pPr>
      <w:r w:rsidRPr="007F467A">
        <w:rPr>
          <w:rFonts w:ascii="Calibri" w:hAnsi="Calibri"/>
          <w:noProof/>
        </w:rPr>
        <w:drawing>
          <wp:anchor distT="0" distB="0" distL="114300" distR="114300" simplePos="0" relativeHeight="251658240" behindDoc="0" locked="0" layoutInCell="1" allowOverlap="1" wp14:anchorId="435F8820" wp14:editId="7112C41B">
            <wp:simplePos x="0" y="0"/>
            <wp:positionH relativeFrom="column">
              <wp:posOffset>155294</wp:posOffset>
            </wp:positionH>
            <wp:positionV relativeFrom="paragraph">
              <wp:posOffset>275180</wp:posOffset>
            </wp:positionV>
            <wp:extent cx="5856790" cy="7072132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918" t="17747" r="32786" b="5740"/>
                    <a:stretch/>
                  </pic:blipFill>
                  <pic:spPr bwMode="auto">
                    <a:xfrm>
                      <a:off x="0" y="0"/>
                      <a:ext cx="5858138" cy="70737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C2B80" w:rsidRPr="007F467A">
        <w:rPr>
          <w:rFonts w:ascii="Calibri" w:hAnsi="Calibri"/>
        </w:rPr>
        <w:t>Revisión de uniformidad y sustitución de globos dañados.</w:t>
      </w:r>
    </w:p>
    <w:p w14:paraId="0C79A818" w14:textId="054DBD20" w:rsidR="00AC2B80" w:rsidRPr="007F467A" w:rsidRDefault="00AC2B80" w:rsidP="00A22265">
      <w:pPr>
        <w:pStyle w:val="Prrafodelista"/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</w:p>
    <w:p w14:paraId="7C65F49B" w14:textId="310893A5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6E65EBD8" w14:textId="24A4C5C3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5715C251" w14:textId="77777777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78CC7936" w14:textId="139EA76E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5752FA03" w14:textId="77777777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254E266C" w14:textId="118B9A9C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4224D533" w14:textId="77777777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1A13E8CF" w14:textId="77777777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08D71A87" w14:textId="77777777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3F2171E7" w14:textId="77777777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011B81FD" w14:textId="77777777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17567CF0" w14:textId="77777777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6C03B53D" w14:textId="77777777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654CD763" w14:textId="77777777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4FEFDA8A" w14:textId="77777777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3F9FB75A" w14:textId="77777777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6D49BBA7" w14:textId="77777777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40B0EC34" w14:textId="77777777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5E626E5D" w14:textId="77777777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0130E013" w14:textId="77777777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4B10D6CC" w14:textId="77777777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7F7C8B6E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67FE093F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17B5B3B2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30BB662B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204B436F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0266BB91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3A364CAB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50280F4B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2BDF928E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3B06110D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72C8F3CA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223D84F2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2D21F56F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0AD15BAD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1CB69FBE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251AEFBA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156B72C9" w14:textId="2A069486" w:rsidR="0033586E" w:rsidRPr="007F467A" w:rsidRDefault="002D2B8D">
      <w:pPr>
        <w:spacing w:after="0" w:line="240" w:lineRule="auto"/>
        <w:rPr>
          <w:rFonts w:cs="Calibri"/>
          <w:sz w:val="24"/>
          <w:szCs w:val="24"/>
          <w:lang w:eastAsia="es-ES"/>
        </w:rPr>
      </w:pPr>
      <w:r w:rsidRPr="007F467A">
        <w:rPr>
          <w:noProof/>
          <w:sz w:val="24"/>
          <w:szCs w:val="24"/>
          <w:lang w:eastAsia="es-CO"/>
        </w:rPr>
        <w:lastRenderedPageBreak/>
        <w:drawing>
          <wp:anchor distT="0" distB="0" distL="114300" distR="114300" simplePos="0" relativeHeight="251659264" behindDoc="0" locked="0" layoutInCell="1" allowOverlap="1" wp14:anchorId="2497E2AF" wp14:editId="76E374DA">
            <wp:simplePos x="0" y="0"/>
            <wp:positionH relativeFrom="column">
              <wp:posOffset>20053</wp:posOffset>
            </wp:positionH>
            <wp:positionV relativeFrom="paragraph">
              <wp:posOffset>52872</wp:posOffset>
            </wp:positionV>
            <wp:extent cx="6128084" cy="7764379"/>
            <wp:effectExtent l="0" t="0" r="6350" b="8255"/>
            <wp:wrapNone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417" t="17528" r="33007" b="6194"/>
                    <a:stretch/>
                  </pic:blipFill>
                  <pic:spPr bwMode="auto">
                    <a:xfrm>
                      <a:off x="0" y="0"/>
                      <a:ext cx="6129625" cy="77663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1F560B" w14:textId="61BF4AB6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0B34D9B6" w14:textId="7A1245A4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0590DC4F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2160773A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0CCAAC36" w14:textId="1A68FD8A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563D59AD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0AA61552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208CAB9B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4FA0115B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4AC6A4CD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41AD3705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2D249FE5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600D3C28" w14:textId="77777777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76C9ACFC" w14:textId="77777777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31FE3350" w14:textId="77777777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00034FF8" w14:textId="77777777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1A1F90A6" w14:textId="44C02C7B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47FCE295" w14:textId="77777777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4B8D513D" w14:textId="36B83550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07727EC9" w14:textId="77777777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5C784224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0C8E4090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484F93DA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2FE7ED3C" w14:textId="719DD0A3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6F84E4DF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584D2331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224BE319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261D614B" w14:textId="77777777" w:rsidR="002D2B8D" w:rsidRPr="007F467A" w:rsidRDefault="002D2B8D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502A4EEB" w14:textId="77777777" w:rsidR="002D2B8D" w:rsidRPr="007F467A" w:rsidRDefault="002D2B8D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02226198" w14:textId="77777777" w:rsidR="002D2B8D" w:rsidRPr="007F467A" w:rsidRDefault="002D2B8D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7C06BDFC" w14:textId="77777777" w:rsidR="002D2B8D" w:rsidRPr="007F467A" w:rsidRDefault="002D2B8D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29B36E7A" w14:textId="77777777" w:rsidR="002D2B8D" w:rsidRPr="007F467A" w:rsidRDefault="002D2B8D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63A20760" w14:textId="77777777" w:rsidR="002D2B8D" w:rsidRPr="007F467A" w:rsidRDefault="002D2B8D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5A01CB89" w14:textId="77777777" w:rsidR="002D2B8D" w:rsidRPr="007F467A" w:rsidRDefault="002D2B8D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11EA228F" w14:textId="77777777" w:rsidR="002D2B8D" w:rsidRPr="007F467A" w:rsidRDefault="002D2B8D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5E3C8EFB" w14:textId="77777777" w:rsidR="002D2B8D" w:rsidRPr="007F467A" w:rsidRDefault="002D2B8D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5453F6D2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3430ADBB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4A85B7CC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06E8F749" w14:textId="77777777" w:rsidR="0033586E" w:rsidRPr="007F467A" w:rsidRDefault="0033586E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4E768E87" w14:textId="77777777" w:rsidR="00F2688B" w:rsidRPr="007F467A" w:rsidRDefault="00F2688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3546C303" w14:textId="131AC1D4" w:rsidR="00F2688B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  <w:r w:rsidRPr="007F467A">
        <w:rPr>
          <w:noProof/>
          <w:sz w:val="24"/>
          <w:szCs w:val="24"/>
          <w:lang w:eastAsia="es-CO"/>
        </w:rPr>
        <w:lastRenderedPageBreak/>
        <w:drawing>
          <wp:anchor distT="0" distB="0" distL="114300" distR="114300" simplePos="0" relativeHeight="251660288" behindDoc="1" locked="0" layoutInCell="1" allowOverlap="1" wp14:anchorId="5107EA0D" wp14:editId="404CF9AD">
            <wp:simplePos x="0" y="0"/>
            <wp:positionH relativeFrom="column">
              <wp:posOffset>-97220</wp:posOffset>
            </wp:positionH>
            <wp:positionV relativeFrom="paragraph">
              <wp:posOffset>78442</wp:posOffset>
            </wp:positionV>
            <wp:extent cx="6096000" cy="7883187"/>
            <wp:effectExtent l="0" t="0" r="0" b="3810"/>
            <wp:wrapNone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428" t="19819" r="33429" b="3955"/>
                    <a:stretch/>
                  </pic:blipFill>
                  <pic:spPr bwMode="auto">
                    <a:xfrm>
                      <a:off x="0" y="0"/>
                      <a:ext cx="6096747" cy="788415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5862EF" w14:textId="7E4E769F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5AD850E0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37A38A5A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17FF6488" w14:textId="6F83171E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3BC073F9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612DE4A2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38A8F823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45443606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64D95FD1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023DB463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143DFD2E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29267E91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44D25BA4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551269AF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3E6D46E0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0144D339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4867EF00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35486B32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36452432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158A7380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7B7DA719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1E8073BA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40E473F9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1741E34A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55B93A77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3E04C3FE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57DFBC2B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3D428FBE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69F8D76E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0A6D906C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284A4392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440F04B1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0F33CD2D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5152E6C7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746C394E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76DF5D71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7210BED8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07765BFC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62B37B3B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1A8B787A" w14:textId="77777777" w:rsidR="008B4834" w:rsidRPr="007F467A" w:rsidRDefault="008B4834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0F228B66" w14:textId="77777777" w:rsidR="00F217C5" w:rsidRPr="007F467A" w:rsidRDefault="00F217C5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3B4A79BC" w14:textId="3A5CA157" w:rsidR="00F217C5" w:rsidRPr="007F467A" w:rsidRDefault="003C1456" w:rsidP="00236FC4">
      <w:pPr>
        <w:pStyle w:val="Prrafodelista"/>
        <w:numPr>
          <w:ilvl w:val="0"/>
          <w:numId w:val="24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7F467A">
        <w:rPr>
          <w:rFonts w:ascii="Calibri" w:hAnsi="Calibri" w:cs="Calibri"/>
          <w:b/>
          <w:sz w:val="24"/>
          <w:szCs w:val="24"/>
          <w:lang w:eastAsia="es-ES"/>
        </w:rPr>
        <w:lastRenderedPageBreak/>
        <w:t xml:space="preserve">Columna </w:t>
      </w:r>
      <w:r w:rsidR="00346A86" w:rsidRPr="007F467A">
        <w:rPr>
          <w:rFonts w:ascii="Calibri" w:hAnsi="Calibri" w:cs="Calibri"/>
          <w:b/>
          <w:sz w:val="24"/>
          <w:szCs w:val="24"/>
          <w:lang w:eastAsia="es-ES"/>
        </w:rPr>
        <w:t xml:space="preserve">de Globos </w:t>
      </w:r>
    </w:p>
    <w:p w14:paraId="332CE52F" w14:textId="7ADD97F0" w:rsidR="00F217C5" w:rsidRPr="007F467A" w:rsidRDefault="00F217C5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5C610547" w14:textId="24726D7C" w:rsidR="00F217C5" w:rsidRPr="007F467A" w:rsidRDefault="00346A86">
      <w:pPr>
        <w:spacing w:after="0" w:line="240" w:lineRule="auto"/>
        <w:rPr>
          <w:rFonts w:cs="Calibri"/>
          <w:b/>
          <w:sz w:val="24"/>
          <w:szCs w:val="24"/>
          <w:lang w:eastAsia="es-ES"/>
        </w:rPr>
      </w:pPr>
      <w:r w:rsidRPr="007F467A">
        <w:rPr>
          <w:rFonts w:cs="Calibri"/>
          <w:b/>
          <w:sz w:val="24"/>
          <w:szCs w:val="24"/>
          <w:lang w:eastAsia="es-ES"/>
        </w:rPr>
        <w:t xml:space="preserve">Materiales </w:t>
      </w:r>
    </w:p>
    <w:p w14:paraId="6DB71A22" w14:textId="68CDDBA4" w:rsidR="00346A86" w:rsidRPr="007F467A" w:rsidRDefault="009D5BD0" w:rsidP="009D5BD0">
      <w:pPr>
        <w:pStyle w:val="Prrafodelista"/>
        <w:numPr>
          <w:ilvl w:val="0"/>
          <w:numId w:val="25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10 globos R12 </w:t>
      </w:r>
      <w:r w:rsidR="00D9159D" w:rsidRPr="007F467A">
        <w:rPr>
          <w:rFonts w:ascii="Calibri" w:hAnsi="Calibri" w:cs="Calibri"/>
          <w:sz w:val="24"/>
          <w:szCs w:val="24"/>
          <w:lang w:eastAsia="es-ES"/>
        </w:rPr>
        <w:t xml:space="preserve">fashion </w:t>
      </w:r>
      <w:r w:rsidRPr="007F467A">
        <w:rPr>
          <w:rFonts w:ascii="Calibri" w:hAnsi="Calibri" w:cs="Calibri"/>
          <w:sz w:val="24"/>
          <w:szCs w:val="24"/>
          <w:lang w:eastAsia="es-ES"/>
        </w:rPr>
        <w:t xml:space="preserve">azul naval </w:t>
      </w:r>
    </w:p>
    <w:p w14:paraId="5D16F606" w14:textId="262B282F" w:rsidR="009D5BD0" w:rsidRPr="007F467A" w:rsidRDefault="009D5BD0" w:rsidP="009D5BD0">
      <w:pPr>
        <w:pStyle w:val="Prrafodelista"/>
        <w:numPr>
          <w:ilvl w:val="0"/>
          <w:numId w:val="25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10 globos R 9 Reflex dorado </w:t>
      </w:r>
    </w:p>
    <w:p w14:paraId="606FF10C" w14:textId="3C7005B5" w:rsidR="007B6FEB" w:rsidRPr="007F467A" w:rsidRDefault="007B6FEB" w:rsidP="009D5BD0">
      <w:pPr>
        <w:pStyle w:val="Prrafodelista"/>
        <w:numPr>
          <w:ilvl w:val="0"/>
          <w:numId w:val="25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10 globos R 9 </w:t>
      </w:r>
      <w:r w:rsidR="00D9159D" w:rsidRPr="007F467A">
        <w:rPr>
          <w:rFonts w:ascii="Calibri" w:hAnsi="Calibri" w:cs="Calibri"/>
          <w:sz w:val="24"/>
          <w:szCs w:val="24"/>
          <w:lang w:eastAsia="es-ES"/>
        </w:rPr>
        <w:t xml:space="preserve">fashion </w:t>
      </w:r>
      <w:r w:rsidRPr="007F467A">
        <w:rPr>
          <w:rFonts w:ascii="Calibri" w:hAnsi="Calibri" w:cs="Calibri"/>
          <w:sz w:val="24"/>
          <w:szCs w:val="24"/>
          <w:lang w:eastAsia="es-ES"/>
        </w:rPr>
        <w:t xml:space="preserve">azul naval </w:t>
      </w:r>
    </w:p>
    <w:p w14:paraId="109E5B8F" w14:textId="61F62133" w:rsidR="009D5BD0" w:rsidRPr="007F467A" w:rsidRDefault="00EA66E8" w:rsidP="009D5BD0">
      <w:pPr>
        <w:pStyle w:val="Prrafodelista"/>
        <w:numPr>
          <w:ilvl w:val="0"/>
          <w:numId w:val="25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>2 estrellas</w:t>
      </w:r>
      <w:r w:rsidR="00C86F89" w:rsidRPr="007F467A">
        <w:rPr>
          <w:rFonts w:ascii="Calibri" w:hAnsi="Calibri" w:cs="Calibri"/>
          <w:sz w:val="24"/>
          <w:szCs w:val="24"/>
          <w:lang w:eastAsia="es-ES"/>
        </w:rPr>
        <w:t xml:space="preserve"> metalizadas</w:t>
      </w:r>
      <w:r w:rsidRPr="007F467A">
        <w:rPr>
          <w:rFonts w:ascii="Calibri" w:hAnsi="Calibri" w:cs="Calibri"/>
          <w:sz w:val="24"/>
          <w:szCs w:val="24"/>
          <w:lang w:eastAsia="es-ES"/>
        </w:rPr>
        <w:t xml:space="preserve"> de puntas </w:t>
      </w:r>
      <w:r w:rsidR="00321967" w:rsidRPr="007F467A">
        <w:rPr>
          <w:rFonts w:ascii="Calibri" w:hAnsi="Calibri" w:cs="Calibri"/>
          <w:sz w:val="24"/>
          <w:szCs w:val="24"/>
          <w:lang w:eastAsia="es-ES"/>
        </w:rPr>
        <w:t xml:space="preserve">doradas </w:t>
      </w:r>
    </w:p>
    <w:p w14:paraId="4A08B61A" w14:textId="37B92525" w:rsidR="00321967" w:rsidRPr="007F467A" w:rsidRDefault="00321967" w:rsidP="009D5BD0">
      <w:pPr>
        <w:pStyle w:val="Prrafodelista"/>
        <w:numPr>
          <w:ilvl w:val="0"/>
          <w:numId w:val="25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>5 globos</w:t>
      </w:r>
      <w:r w:rsidR="0032755D" w:rsidRPr="007F467A">
        <w:rPr>
          <w:rFonts w:ascii="Calibri" w:hAnsi="Calibri" w:cs="Calibri"/>
          <w:sz w:val="24"/>
          <w:szCs w:val="24"/>
          <w:lang w:eastAsia="es-ES"/>
        </w:rPr>
        <w:t xml:space="preserve"> réflex tubito 260 dorados </w:t>
      </w:r>
    </w:p>
    <w:p w14:paraId="310830D3" w14:textId="3097D682" w:rsidR="0056080B" w:rsidRPr="007F467A" w:rsidRDefault="0056080B" w:rsidP="009D5BD0">
      <w:pPr>
        <w:pStyle w:val="Prrafodelista"/>
        <w:numPr>
          <w:ilvl w:val="0"/>
          <w:numId w:val="25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2 globos tubito 260 </w:t>
      </w:r>
      <w:r w:rsidR="00D9159D" w:rsidRPr="007F467A">
        <w:rPr>
          <w:rFonts w:ascii="Calibri" w:hAnsi="Calibri" w:cs="Calibri"/>
          <w:sz w:val="24"/>
          <w:szCs w:val="24"/>
          <w:lang w:eastAsia="es-ES"/>
        </w:rPr>
        <w:t xml:space="preserve">fashion </w:t>
      </w:r>
      <w:r w:rsidRPr="007F467A">
        <w:rPr>
          <w:rFonts w:ascii="Calibri" w:hAnsi="Calibri" w:cs="Calibri"/>
          <w:sz w:val="24"/>
          <w:szCs w:val="24"/>
          <w:lang w:eastAsia="es-ES"/>
        </w:rPr>
        <w:t xml:space="preserve">azul naval </w:t>
      </w:r>
    </w:p>
    <w:p w14:paraId="2708BDDE" w14:textId="4C0D0654" w:rsidR="00210D0F" w:rsidRPr="007F467A" w:rsidRDefault="00210D0F" w:rsidP="009D5BD0">
      <w:pPr>
        <w:pStyle w:val="Prrafodelista"/>
        <w:numPr>
          <w:ilvl w:val="0"/>
          <w:numId w:val="25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1 globo R24 </w:t>
      </w:r>
      <w:r w:rsidR="00D9159D" w:rsidRPr="007F467A">
        <w:rPr>
          <w:rFonts w:ascii="Calibri" w:hAnsi="Calibri" w:cs="Calibri"/>
          <w:sz w:val="24"/>
          <w:szCs w:val="24"/>
          <w:lang w:eastAsia="es-ES"/>
        </w:rPr>
        <w:t xml:space="preserve">fashion </w:t>
      </w:r>
      <w:r w:rsidRPr="007F467A">
        <w:rPr>
          <w:rFonts w:ascii="Calibri" w:hAnsi="Calibri" w:cs="Calibri"/>
          <w:sz w:val="24"/>
          <w:szCs w:val="24"/>
          <w:lang w:eastAsia="es-ES"/>
        </w:rPr>
        <w:t xml:space="preserve">azul naval </w:t>
      </w:r>
    </w:p>
    <w:p w14:paraId="1568BB34" w14:textId="483667DD" w:rsidR="00210D0F" w:rsidRPr="007F467A" w:rsidRDefault="00210D0F" w:rsidP="009D5BD0">
      <w:pPr>
        <w:pStyle w:val="Prrafodelista"/>
        <w:numPr>
          <w:ilvl w:val="0"/>
          <w:numId w:val="25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1 globo burbuja R20 </w:t>
      </w:r>
    </w:p>
    <w:p w14:paraId="2287A0F4" w14:textId="26C9DF8E" w:rsidR="00210D0F" w:rsidRPr="007F467A" w:rsidRDefault="00A40E4D" w:rsidP="009D5BD0">
      <w:pPr>
        <w:pStyle w:val="Prrafodelista"/>
        <w:numPr>
          <w:ilvl w:val="0"/>
          <w:numId w:val="25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12 globos R5 </w:t>
      </w:r>
      <w:r w:rsidR="00E6200F" w:rsidRPr="007F467A">
        <w:rPr>
          <w:rFonts w:ascii="Calibri" w:hAnsi="Calibri" w:cs="Calibri"/>
          <w:sz w:val="24"/>
          <w:szCs w:val="24"/>
          <w:lang w:eastAsia="es-ES"/>
        </w:rPr>
        <w:t xml:space="preserve">fashion </w:t>
      </w:r>
      <w:r w:rsidRPr="007F467A">
        <w:rPr>
          <w:rFonts w:ascii="Calibri" w:hAnsi="Calibri" w:cs="Calibri"/>
          <w:sz w:val="24"/>
          <w:szCs w:val="24"/>
          <w:lang w:eastAsia="es-ES"/>
        </w:rPr>
        <w:t xml:space="preserve">azul naval </w:t>
      </w:r>
    </w:p>
    <w:p w14:paraId="4E707FDD" w14:textId="54D2D53B" w:rsidR="00A40E4D" w:rsidRPr="007F467A" w:rsidRDefault="00A40E4D" w:rsidP="009D5BD0">
      <w:pPr>
        <w:pStyle w:val="Prrafodelista"/>
        <w:numPr>
          <w:ilvl w:val="0"/>
          <w:numId w:val="25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>12 globos réflex R5</w:t>
      </w:r>
      <w:r w:rsidR="0032755D" w:rsidRPr="007F467A">
        <w:rPr>
          <w:rFonts w:ascii="Calibri" w:hAnsi="Calibri" w:cs="Calibri"/>
          <w:sz w:val="24"/>
          <w:szCs w:val="24"/>
          <w:lang w:eastAsia="es-ES"/>
        </w:rPr>
        <w:t xml:space="preserve"> dorados </w:t>
      </w:r>
    </w:p>
    <w:p w14:paraId="394F6005" w14:textId="4293DFAD" w:rsidR="00CB7CD5" w:rsidRPr="007F467A" w:rsidRDefault="00CB7CD5" w:rsidP="009D5BD0">
      <w:pPr>
        <w:pStyle w:val="Prrafodelista"/>
        <w:numPr>
          <w:ilvl w:val="0"/>
          <w:numId w:val="25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Tijeras </w:t>
      </w:r>
    </w:p>
    <w:p w14:paraId="6B9B6120" w14:textId="1B435A64" w:rsidR="009F25FF" w:rsidRPr="007F467A" w:rsidRDefault="00723179" w:rsidP="00665DFD">
      <w:pPr>
        <w:pStyle w:val="Prrafodelista"/>
        <w:numPr>
          <w:ilvl w:val="0"/>
          <w:numId w:val="25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Inflador manual o eléctrico </w:t>
      </w:r>
    </w:p>
    <w:p w14:paraId="7BFC74B8" w14:textId="73005C92" w:rsidR="00F16056" w:rsidRPr="007F467A" w:rsidRDefault="001C41D4" w:rsidP="00665DFD">
      <w:pPr>
        <w:pStyle w:val="Prrafodelista"/>
        <w:numPr>
          <w:ilvl w:val="0"/>
          <w:numId w:val="25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Estructura </w:t>
      </w:r>
      <w:r w:rsidR="00382025" w:rsidRPr="007F467A">
        <w:rPr>
          <w:rFonts w:ascii="Calibri" w:hAnsi="Calibri" w:cs="Calibri"/>
          <w:sz w:val="24"/>
          <w:szCs w:val="24"/>
          <w:lang w:eastAsia="es-ES"/>
        </w:rPr>
        <w:t>metá</w:t>
      </w:r>
      <w:r w:rsidR="00665DFD" w:rsidRPr="007F467A">
        <w:rPr>
          <w:rFonts w:ascii="Calibri" w:hAnsi="Calibri" w:cs="Calibri"/>
          <w:sz w:val="24"/>
          <w:szCs w:val="24"/>
          <w:lang w:eastAsia="es-ES"/>
        </w:rPr>
        <w:t xml:space="preserve">lica </w:t>
      </w:r>
      <w:r w:rsidR="0012688A" w:rsidRPr="007F467A">
        <w:rPr>
          <w:rFonts w:ascii="Calibri" w:hAnsi="Calibri" w:cs="Calibri"/>
          <w:sz w:val="24"/>
          <w:szCs w:val="24"/>
          <w:lang w:eastAsia="es-ES"/>
        </w:rPr>
        <w:t>o</w:t>
      </w:r>
      <w:r w:rsidR="00C7022F" w:rsidRPr="007F467A">
        <w:rPr>
          <w:rFonts w:ascii="Calibri" w:hAnsi="Calibri" w:cs="Calibri"/>
          <w:sz w:val="24"/>
          <w:szCs w:val="24"/>
          <w:lang w:eastAsia="es-ES"/>
        </w:rPr>
        <w:t xml:space="preserve"> madera</w:t>
      </w:r>
    </w:p>
    <w:p w14:paraId="5F54B0B7" w14:textId="0BF13AD6" w:rsidR="00613E89" w:rsidRPr="007F467A" w:rsidRDefault="00613E89" w:rsidP="00665DFD">
      <w:pPr>
        <w:pStyle w:val="Prrafodelista"/>
        <w:numPr>
          <w:ilvl w:val="0"/>
          <w:numId w:val="25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>Cinta adhesiva para globos</w:t>
      </w:r>
    </w:p>
    <w:p w14:paraId="75BCF54F" w14:textId="722F7561" w:rsidR="003817C1" w:rsidRPr="007F467A" w:rsidRDefault="0047281B" w:rsidP="00665DFD">
      <w:pPr>
        <w:pStyle w:val="Prrafodelista"/>
        <w:numPr>
          <w:ilvl w:val="0"/>
          <w:numId w:val="25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>Medidor de globos (</w:t>
      </w:r>
      <w:r w:rsidR="003817C1" w:rsidRPr="007F467A">
        <w:rPr>
          <w:rFonts w:ascii="Calibri" w:hAnsi="Calibri" w:cs="Calibri"/>
          <w:sz w:val="24"/>
          <w:szCs w:val="24"/>
          <w:lang w:eastAsia="es-ES"/>
        </w:rPr>
        <w:t>Calibrador</w:t>
      </w:r>
      <w:r w:rsidRPr="007F467A">
        <w:rPr>
          <w:rFonts w:ascii="Calibri" w:hAnsi="Calibri" w:cs="Calibri"/>
          <w:sz w:val="24"/>
          <w:szCs w:val="24"/>
          <w:lang w:eastAsia="es-ES"/>
        </w:rPr>
        <w:t>)</w:t>
      </w:r>
      <w:r w:rsidR="003817C1" w:rsidRPr="007F467A">
        <w:rPr>
          <w:rFonts w:ascii="Calibri" w:hAnsi="Calibri" w:cs="Calibri"/>
          <w:sz w:val="24"/>
          <w:szCs w:val="24"/>
          <w:lang w:eastAsia="es-ES"/>
        </w:rPr>
        <w:t xml:space="preserve"> </w:t>
      </w:r>
    </w:p>
    <w:p w14:paraId="6C5983C1" w14:textId="250389AC" w:rsidR="00F16056" w:rsidRPr="007F467A" w:rsidRDefault="00F16056" w:rsidP="00F16056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789BB6BC" w14:textId="775769A4" w:rsidR="00F16056" w:rsidRPr="007F467A" w:rsidRDefault="00F16056" w:rsidP="00B97AFC">
      <w:pPr>
        <w:pStyle w:val="Prrafodelista"/>
        <w:numPr>
          <w:ilvl w:val="0"/>
          <w:numId w:val="24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7F467A">
        <w:rPr>
          <w:rFonts w:ascii="Calibri" w:hAnsi="Calibri" w:cs="Calibri"/>
          <w:b/>
          <w:sz w:val="24"/>
          <w:szCs w:val="24"/>
          <w:lang w:eastAsia="es-ES"/>
        </w:rPr>
        <w:t>B</w:t>
      </w:r>
      <w:r w:rsidR="00C522C0" w:rsidRPr="007F467A">
        <w:rPr>
          <w:rFonts w:ascii="Calibri" w:hAnsi="Calibri" w:cs="Calibri"/>
          <w:b/>
          <w:sz w:val="24"/>
          <w:szCs w:val="24"/>
          <w:lang w:eastAsia="es-ES"/>
        </w:rPr>
        <w:t>ouquet</w:t>
      </w:r>
      <w:r w:rsidR="0086205D" w:rsidRPr="007F467A">
        <w:rPr>
          <w:rFonts w:ascii="Calibri" w:hAnsi="Calibri" w:cs="Calibri"/>
          <w:b/>
          <w:sz w:val="24"/>
          <w:szCs w:val="24"/>
          <w:lang w:eastAsia="es-ES"/>
        </w:rPr>
        <w:t xml:space="preserve"> </w:t>
      </w:r>
      <w:r w:rsidRPr="007F467A">
        <w:rPr>
          <w:rFonts w:ascii="Calibri" w:hAnsi="Calibri" w:cs="Calibri"/>
          <w:b/>
          <w:sz w:val="24"/>
          <w:szCs w:val="24"/>
          <w:lang w:eastAsia="es-ES"/>
        </w:rPr>
        <w:t xml:space="preserve"> de Globos </w:t>
      </w:r>
    </w:p>
    <w:p w14:paraId="2525DE29" w14:textId="77777777" w:rsidR="00505C5A" w:rsidRPr="007F467A" w:rsidRDefault="00505C5A" w:rsidP="00505C5A">
      <w:pPr>
        <w:pStyle w:val="Prrafodelista"/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</w:p>
    <w:p w14:paraId="04180676" w14:textId="27096215" w:rsidR="00F16056" w:rsidRPr="007F467A" w:rsidRDefault="00F16056" w:rsidP="00F16056">
      <w:pPr>
        <w:spacing w:after="0" w:line="240" w:lineRule="auto"/>
        <w:rPr>
          <w:rFonts w:cs="Calibri"/>
          <w:b/>
          <w:sz w:val="24"/>
          <w:szCs w:val="24"/>
          <w:lang w:eastAsia="es-ES"/>
        </w:rPr>
      </w:pPr>
      <w:r w:rsidRPr="007F467A">
        <w:rPr>
          <w:rFonts w:cs="Calibri"/>
          <w:b/>
          <w:sz w:val="24"/>
          <w:szCs w:val="24"/>
          <w:lang w:eastAsia="es-ES"/>
        </w:rPr>
        <w:t xml:space="preserve">Materiales </w:t>
      </w:r>
    </w:p>
    <w:p w14:paraId="03F8134C" w14:textId="4DE3B1F0" w:rsidR="00B31F50" w:rsidRPr="007F467A" w:rsidRDefault="001E3D2C" w:rsidP="00B97AFC">
      <w:pPr>
        <w:pStyle w:val="Prrafodelista"/>
        <w:numPr>
          <w:ilvl w:val="0"/>
          <w:numId w:val="26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>25</w:t>
      </w:r>
      <w:r w:rsidR="00CC119C" w:rsidRPr="007F467A">
        <w:rPr>
          <w:rFonts w:ascii="Calibri" w:hAnsi="Calibri" w:cs="Calibri"/>
          <w:sz w:val="24"/>
          <w:szCs w:val="24"/>
          <w:lang w:eastAsia="es-ES"/>
        </w:rPr>
        <w:t xml:space="preserve"> globos </w:t>
      </w:r>
      <w:r w:rsidR="00505C5A" w:rsidRPr="007F467A">
        <w:rPr>
          <w:rFonts w:ascii="Calibri" w:hAnsi="Calibri" w:cs="Calibri"/>
          <w:sz w:val="24"/>
          <w:szCs w:val="24"/>
          <w:lang w:eastAsia="es-ES"/>
        </w:rPr>
        <w:t xml:space="preserve">R12 </w:t>
      </w:r>
      <w:r w:rsidR="00E6200F" w:rsidRPr="007F467A">
        <w:rPr>
          <w:rFonts w:ascii="Calibri" w:hAnsi="Calibri" w:cs="Calibri"/>
          <w:sz w:val="24"/>
          <w:szCs w:val="24"/>
          <w:lang w:eastAsia="es-ES"/>
        </w:rPr>
        <w:t xml:space="preserve">fashion </w:t>
      </w:r>
      <w:r w:rsidR="00505C5A" w:rsidRPr="007F467A">
        <w:rPr>
          <w:rFonts w:ascii="Calibri" w:hAnsi="Calibri" w:cs="Calibri"/>
          <w:sz w:val="24"/>
          <w:szCs w:val="24"/>
          <w:lang w:eastAsia="es-ES"/>
        </w:rPr>
        <w:t xml:space="preserve">palo rosa </w:t>
      </w:r>
    </w:p>
    <w:p w14:paraId="370064C0" w14:textId="1D70CF13" w:rsidR="00505C5A" w:rsidRPr="007F467A" w:rsidRDefault="004C5590" w:rsidP="00B97AFC">
      <w:pPr>
        <w:pStyle w:val="Prrafodelista"/>
        <w:numPr>
          <w:ilvl w:val="0"/>
          <w:numId w:val="26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>26</w:t>
      </w:r>
      <w:r w:rsidR="008D58C1" w:rsidRPr="007F467A">
        <w:rPr>
          <w:rFonts w:ascii="Calibri" w:hAnsi="Calibri" w:cs="Calibri"/>
          <w:sz w:val="24"/>
          <w:szCs w:val="24"/>
          <w:lang w:eastAsia="es-ES"/>
        </w:rPr>
        <w:t xml:space="preserve"> globos R 5 </w:t>
      </w:r>
      <w:r w:rsidR="00E6200F" w:rsidRPr="007F467A">
        <w:rPr>
          <w:rFonts w:ascii="Calibri" w:hAnsi="Calibri" w:cs="Calibri"/>
          <w:sz w:val="24"/>
          <w:szCs w:val="24"/>
          <w:lang w:eastAsia="es-ES"/>
        </w:rPr>
        <w:t xml:space="preserve">fashion </w:t>
      </w:r>
      <w:r w:rsidR="008D58C1" w:rsidRPr="007F467A">
        <w:rPr>
          <w:rFonts w:ascii="Calibri" w:hAnsi="Calibri" w:cs="Calibri"/>
          <w:sz w:val="24"/>
          <w:szCs w:val="24"/>
          <w:lang w:eastAsia="es-ES"/>
        </w:rPr>
        <w:t>arena</w:t>
      </w:r>
    </w:p>
    <w:p w14:paraId="2093EE05" w14:textId="2D3C5AB8" w:rsidR="009A3BDC" w:rsidRPr="007F467A" w:rsidRDefault="009A3BDC" w:rsidP="00B97AFC">
      <w:pPr>
        <w:pStyle w:val="Prrafodelista"/>
        <w:numPr>
          <w:ilvl w:val="0"/>
          <w:numId w:val="26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>Número</w:t>
      </w:r>
      <w:r w:rsidR="001268A2" w:rsidRPr="007F467A">
        <w:rPr>
          <w:rFonts w:ascii="Calibri" w:hAnsi="Calibri" w:cs="Calibri"/>
          <w:sz w:val="24"/>
          <w:szCs w:val="24"/>
          <w:lang w:eastAsia="es-ES"/>
        </w:rPr>
        <w:t xml:space="preserve"> 18 </w:t>
      </w:r>
      <w:r w:rsidRPr="007F467A">
        <w:rPr>
          <w:rFonts w:ascii="Calibri" w:hAnsi="Calibri" w:cs="Calibri"/>
          <w:sz w:val="24"/>
          <w:szCs w:val="24"/>
          <w:lang w:eastAsia="es-ES"/>
        </w:rPr>
        <w:t xml:space="preserve">metalizado </w:t>
      </w:r>
      <w:r w:rsidR="00334987">
        <w:rPr>
          <w:rFonts w:ascii="Calibri" w:hAnsi="Calibri" w:cs="Calibri"/>
          <w:sz w:val="24"/>
          <w:szCs w:val="24"/>
          <w:lang w:eastAsia="es-ES"/>
        </w:rPr>
        <w:t>de 32 pulgadas</w:t>
      </w:r>
      <w:r w:rsidR="00BD2A21" w:rsidRPr="007F467A">
        <w:rPr>
          <w:rFonts w:ascii="Calibri" w:hAnsi="Calibri" w:cs="Calibri"/>
          <w:sz w:val="24"/>
          <w:szCs w:val="24"/>
          <w:lang w:eastAsia="es-ES"/>
        </w:rPr>
        <w:t xml:space="preserve"> dorado </w:t>
      </w:r>
    </w:p>
    <w:p w14:paraId="53583448" w14:textId="4BAD309D" w:rsidR="001D18B7" w:rsidRPr="007F467A" w:rsidRDefault="008C7FE0" w:rsidP="00B97AFC">
      <w:pPr>
        <w:pStyle w:val="Prrafodelista"/>
        <w:numPr>
          <w:ilvl w:val="0"/>
          <w:numId w:val="26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>1 estrel</w:t>
      </w:r>
      <w:r w:rsidR="00C227CF" w:rsidRPr="007F467A">
        <w:rPr>
          <w:rFonts w:ascii="Calibri" w:hAnsi="Calibri" w:cs="Calibri"/>
          <w:sz w:val="24"/>
          <w:szCs w:val="24"/>
          <w:lang w:eastAsia="es-ES"/>
        </w:rPr>
        <w:t>l</w:t>
      </w:r>
      <w:r w:rsidRPr="007F467A">
        <w:rPr>
          <w:rFonts w:ascii="Calibri" w:hAnsi="Calibri" w:cs="Calibri"/>
          <w:sz w:val="24"/>
          <w:szCs w:val="24"/>
          <w:lang w:eastAsia="es-ES"/>
        </w:rPr>
        <w:t xml:space="preserve">a metalizada </w:t>
      </w:r>
      <w:r w:rsidR="00001006">
        <w:rPr>
          <w:rFonts w:ascii="Calibri" w:hAnsi="Calibri" w:cs="Calibri"/>
          <w:sz w:val="24"/>
          <w:szCs w:val="24"/>
          <w:lang w:eastAsia="es-ES"/>
        </w:rPr>
        <w:t xml:space="preserve">de puntas </w:t>
      </w:r>
      <w:r w:rsidR="009865A8">
        <w:rPr>
          <w:rFonts w:ascii="Calibri" w:hAnsi="Calibri" w:cs="Calibri"/>
          <w:sz w:val="24"/>
          <w:szCs w:val="24"/>
          <w:lang w:eastAsia="es-ES"/>
        </w:rPr>
        <w:t xml:space="preserve">de </w:t>
      </w:r>
      <w:r w:rsidR="000F7162" w:rsidRPr="007F467A">
        <w:rPr>
          <w:rFonts w:ascii="Calibri" w:hAnsi="Calibri" w:cs="Calibri"/>
          <w:sz w:val="24"/>
          <w:szCs w:val="24"/>
          <w:lang w:eastAsia="es-ES"/>
        </w:rPr>
        <w:t xml:space="preserve">32 pulgadas palo rosa o dorada </w:t>
      </w:r>
    </w:p>
    <w:p w14:paraId="2AA5A38F" w14:textId="7635D28D" w:rsidR="00F5641C" w:rsidRPr="007F467A" w:rsidRDefault="00E626CD" w:rsidP="00B97AFC">
      <w:pPr>
        <w:pStyle w:val="Prrafodelista"/>
        <w:numPr>
          <w:ilvl w:val="0"/>
          <w:numId w:val="26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>1 corona metalizada de 18</w:t>
      </w:r>
      <w:r w:rsidR="00F5641C" w:rsidRPr="007F467A">
        <w:rPr>
          <w:rFonts w:ascii="Calibri" w:hAnsi="Calibri" w:cs="Calibri"/>
          <w:sz w:val="24"/>
          <w:szCs w:val="24"/>
          <w:lang w:eastAsia="es-ES"/>
        </w:rPr>
        <w:t xml:space="preserve"> pulgadas </w:t>
      </w:r>
      <w:r w:rsidR="00622512" w:rsidRPr="007F467A">
        <w:rPr>
          <w:rFonts w:ascii="Calibri" w:hAnsi="Calibri" w:cs="Calibri"/>
          <w:sz w:val="24"/>
          <w:szCs w:val="24"/>
          <w:lang w:eastAsia="es-ES"/>
        </w:rPr>
        <w:t xml:space="preserve">palo rosa </w:t>
      </w:r>
    </w:p>
    <w:p w14:paraId="42588D07" w14:textId="5C72C028" w:rsidR="00423DBF" w:rsidRPr="007F467A" w:rsidRDefault="002C4D41" w:rsidP="00B97AFC">
      <w:pPr>
        <w:pStyle w:val="Prrafodelista"/>
        <w:numPr>
          <w:ilvl w:val="0"/>
          <w:numId w:val="26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>20</w:t>
      </w:r>
      <w:r w:rsidR="00423DBF" w:rsidRPr="007F467A">
        <w:rPr>
          <w:rFonts w:ascii="Calibri" w:hAnsi="Calibri" w:cs="Calibri"/>
          <w:sz w:val="24"/>
          <w:szCs w:val="24"/>
          <w:lang w:eastAsia="es-ES"/>
        </w:rPr>
        <w:t xml:space="preserve"> globos </w:t>
      </w:r>
      <w:r w:rsidR="0007059A" w:rsidRPr="007F467A">
        <w:rPr>
          <w:rFonts w:ascii="Calibri" w:hAnsi="Calibri" w:cs="Calibri"/>
          <w:sz w:val="24"/>
          <w:szCs w:val="24"/>
          <w:lang w:eastAsia="es-ES"/>
        </w:rPr>
        <w:t xml:space="preserve">tubito </w:t>
      </w:r>
      <w:r w:rsidR="00CE50B5" w:rsidRPr="007F467A">
        <w:rPr>
          <w:rFonts w:ascii="Calibri" w:hAnsi="Calibri" w:cs="Calibri"/>
          <w:sz w:val="24"/>
          <w:szCs w:val="24"/>
          <w:lang w:eastAsia="es-ES"/>
        </w:rPr>
        <w:t xml:space="preserve">260 </w:t>
      </w:r>
      <w:r w:rsidR="004D6750">
        <w:rPr>
          <w:rFonts w:ascii="Calibri" w:hAnsi="Calibri" w:cs="Calibri"/>
          <w:sz w:val="24"/>
          <w:szCs w:val="24"/>
          <w:lang w:eastAsia="es-ES"/>
        </w:rPr>
        <w:t xml:space="preserve">fashion </w:t>
      </w:r>
      <w:r w:rsidR="00CE50B5" w:rsidRPr="007F467A">
        <w:rPr>
          <w:rFonts w:ascii="Calibri" w:hAnsi="Calibri" w:cs="Calibri"/>
          <w:sz w:val="24"/>
          <w:szCs w:val="24"/>
          <w:lang w:eastAsia="es-ES"/>
        </w:rPr>
        <w:t>palo rosa</w:t>
      </w:r>
    </w:p>
    <w:p w14:paraId="02982D7F" w14:textId="77777777" w:rsidR="007C387D" w:rsidRPr="007F467A" w:rsidRDefault="007C387D" w:rsidP="007C387D">
      <w:pPr>
        <w:pStyle w:val="Prrafodelista"/>
        <w:numPr>
          <w:ilvl w:val="0"/>
          <w:numId w:val="26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Tijeras </w:t>
      </w:r>
    </w:p>
    <w:p w14:paraId="23161092" w14:textId="77777777" w:rsidR="007C387D" w:rsidRPr="007F467A" w:rsidRDefault="007C387D" w:rsidP="007C387D">
      <w:pPr>
        <w:pStyle w:val="Prrafodelista"/>
        <w:numPr>
          <w:ilvl w:val="0"/>
          <w:numId w:val="26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Inflador manual o eléctrico </w:t>
      </w:r>
    </w:p>
    <w:p w14:paraId="5B2D9195" w14:textId="665A20B5" w:rsidR="00F5641C" w:rsidRPr="007F467A" w:rsidRDefault="00F5641C" w:rsidP="007C387D">
      <w:pPr>
        <w:pStyle w:val="Prrafodelista"/>
        <w:numPr>
          <w:ilvl w:val="0"/>
          <w:numId w:val="26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Cinta adhesiva para globos </w:t>
      </w:r>
    </w:p>
    <w:p w14:paraId="09470B8F" w14:textId="4B43E1DC" w:rsidR="00860C54" w:rsidRPr="00D3217D" w:rsidRDefault="00CC6041" w:rsidP="00860C54">
      <w:pPr>
        <w:pStyle w:val="Prrafodelista"/>
        <w:numPr>
          <w:ilvl w:val="0"/>
          <w:numId w:val="26"/>
        </w:numPr>
        <w:spacing w:after="0" w:line="240" w:lineRule="auto"/>
        <w:rPr>
          <w:rFonts w:cs="Calibri"/>
          <w:sz w:val="24"/>
          <w:szCs w:val="24"/>
          <w:lang w:eastAsia="es-ES"/>
        </w:rPr>
      </w:pPr>
      <w:r w:rsidRPr="00D3217D">
        <w:rPr>
          <w:rFonts w:ascii="Calibri" w:hAnsi="Calibri" w:cs="Calibri"/>
          <w:sz w:val="24"/>
          <w:szCs w:val="24"/>
          <w:lang w:eastAsia="es-ES"/>
        </w:rPr>
        <w:t>Medidor de globos (Calibrador)</w:t>
      </w:r>
    </w:p>
    <w:p w14:paraId="59165CC0" w14:textId="77777777" w:rsidR="007D6C51" w:rsidRPr="007F467A" w:rsidRDefault="007D6C51" w:rsidP="00C71E68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409E78D3" w14:textId="1A8E07BB" w:rsidR="00C71E68" w:rsidRPr="007F467A" w:rsidRDefault="00C71E68" w:rsidP="00C71E68">
      <w:pPr>
        <w:pStyle w:val="Prrafodelista"/>
        <w:numPr>
          <w:ilvl w:val="0"/>
          <w:numId w:val="24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7F467A">
        <w:rPr>
          <w:rFonts w:ascii="Calibri" w:hAnsi="Calibri" w:cs="Calibri"/>
          <w:b/>
          <w:sz w:val="24"/>
          <w:szCs w:val="24"/>
          <w:lang w:eastAsia="es-ES"/>
        </w:rPr>
        <w:t xml:space="preserve">Bouquet  de Globos Infantil </w:t>
      </w:r>
    </w:p>
    <w:p w14:paraId="5C246441" w14:textId="77777777" w:rsidR="00D51E93" w:rsidRPr="007F467A" w:rsidRDefault="00D51E93" w:rsidP="00D51E93">
      <w:pPr>
        <w:pStyle w:val="Prrafodelista"/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</w:p>
    <w:p w14:paraId="6411C96F" w14:textId="5B22ABC4" w:rsidR="00C71E68" w:rsidRPr="007F467A" w:rsidRDefault="00D51E93" w:rsidP="00C71E68">
      <w:pPr>
        <w:spacing w:after="0" w:line="240" w:lineRule="auto"/>
        <w:rPr>
          <w:rFonts w:cs="Calibri"/>
          <w:b/>
          <w:sz w:val="24"/>
          <w:szCs w:val="24"/>
          <w:lang w:eastAsia="es-ES"/>
        </w:rPr>
      </w:pPr>
      <w:r w:rsidRPr="007F467A">
        <w:rPr>
          <w:rFonts w:cs="Calibri"/>
          <w:b/>
          <w:sz w:val="24"/>
          <w:szCs w:val="24"/>
          <w:lang w:eastAsia="es-ES"/>
        </w:rPr>
        <w:t xml:space="preserve">Materiales </w:t>
      </w:r>
    </w:p>
    <w:p w14:paraId="19698968" w14:textId="68113D2E" w:rsidR="00C71E68" w:rsidRPr="007F467A" w:rsidRDefault="00BD24C7" w:rsidP="00BD24C7">
      <w:pPr>
        <w:pStyle w:val="Prrafodelista"/>
        <w:numPr>
          <w:ilvl w:val="0"/>
          <w:numId w:val="31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4 globos R12 látex animal print jirafa </w:t>
      </w:r>
    </w:p>
    <w:p w14:paraId="7864FEA0" w14:textId="656B697A" w:rsidR="00BD24C7" w:rsidRPr="007F467A" w:rsidRDefault="00713D07" w:rsidP="00BD24C7">
      <w:pPr>
        <w:pStyle w:val="Prrafodelista"/>
        <w:numPr>
          <w:ilvl w:val="0"/>
          <w:numId w:val="31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>6 globos R12 fashion eucalipto</w:t>
      </w:r>
    </w:p>
    <w:p w14:paraId="64BA5864" w14:textId="6B230902" w:rsidR="00713D07" w:rsidRPr="007F467A" w:rsidRDefault="00402ECF" w:rsidP="00BD24C7">
      <w:pPr>
        <w:pStyle w:val="Prrafodelista"/>
        <w:numPr>
          <w:ilvl w:val="0"/>
          <w:numId w:val="31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4 globos R12 reflex dorado </w:t>
      </w:r>
    </w:p>
    <w:p w14:paraId="4C22B914" w14:textId="06985E15" w:rsidR="00402ECF" w:rsidRPr="007F467A" w:rsidRDefault="00402ECF" w:rsidP="00BD24C7">
      <w:pPr>
        <w:pStyle w:val="Prrafodelista"/>
        <w:numPr>
          <w:ilvl w:val="0"/>
          <w:numId w:val="31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>3 caritas metalizadas 16 pulgadas (león</w:t>
      </w:r>
      <w:r w:rsidR="001F6FF0" w:rsidRPr="007F467A">
        <w:rPr>
          <w:rFonts w:ascii="Calibri" w:hAnsi="Calibri" w:cs="Calibri"/>
          <w:sz w:val="24"/>
          <w:szCs w:val="24"/>
          <w:lang w:eastAsia="es-ES"/>
        </w:rPr>
        <w:t>, jirafa y tigre)</w:t>
      </w:r>
    </w:p>
    <w:p w14:paraId="07FF41AE" w14:textId="0A1A59E2" w:rsidR="00664B5A" w:rsidRPr="007F467A" w:rsidRDefault="00424F9F" w:rsidP="00BD24C7">
      <w:pPr>
        <w:pStyle w:val="Prrafodelista"/>
        <w:numPr>
          <w:ilvl w:val="0"/>
          <w:numId w:val="31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>10</w:t>
      </w:r>
      <w:r w:rsidR="00664B5A" w:rsidRPr="007F467A">
        <w:rPr>
          <w:rFonts w:ascii="Calibri" w:hAnsi="Calibri" w:cs="Calibri"/>
          <w:sz w:val="24"/>
          <w:szCs w:val="24"/>
          <w:lang w:eastAsia="es-ES"/>
        </w:rPr>
        <w:t xml:space="preserve"> globos R5 fashion naranja cobrizo</w:t>
      </w:r>
    </w:p>
    <w:p w14:paraId="3AEC1C4D" w14:textId="2E23A560" w:rsidR="00424F9F" w:rsidRPr="007F467A" w:rsidRDefault="00424F9F" w:rsidP="00BD24C7">
      <w:pPr>
        <w:pStyle w:val="Prrafodelista"/>
        <w:numPr>
          <w:ilvl w:val="0"/>
          <w:numId w:val="31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>10 globos R5 reflex dorado</w:t>
      </w:r>
    </w:p>
    <w:p w14:paraId="073B6DE6" w14:textId="4ED39AA7" w:rsidR="00B35D11" w:rsidRPr="007F467A" w:rsidRDefault="00B35D11" w:rsidP="00BD24C7">
      <w:pPr>
        <w:pStyle w:val="Prrafodelista"/>
        <w:numPr>
          <w:ilvl w:val="0"/>
          <w:numId w:val="31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lastRenderedPageBreak/>
        <w:t xml:space="preserve">1 globo tubito 260 </w:t>
      </w:r>
      <w:r w:rsidR="003C774B" w:rsidRPr="007F467A">
        <w:rPr>
          <w:rFonts w:ascii="Calibri" w:hAnsi="Calibri" w:cs="Calibri"/>
          <w:sz w:val="24"/>
          <w:szCs w:val="24"/>
          <w:lang w:eastAsia="es-ES"/>
        </w:rPr>
        <w:t xml:space="preserve">fashion </w:t>
      </w:r>
      <w:r w:rsidRPr="007F467A">
        <w:rPr>
          <w:rFonts w:ascii="Calibri" w:hAnsi="Calibri" w:cs="Calibri"/>
          <w:sz w:val="24"/>
          <w:szCs w:val="24"/>
          <w:lang w:eastAsia="es-ES"/>
        </w:rPr>
        <w:t xml:space="preserve">eucalipto </w:t>
      </w:r>
    </w:p>
    <w:p w14:paraId="17FBB38B" w14:textId="26F4528D" w:rsidR="00424F9F" w:rsidRPr="007F467A" w:rsidRDefault="00424F9F" w:rsidP="00BD24C7">
      <w:pPr>
        <w:pStyle w:val="Prrafodelista"/>
        <w:numPr>
          <w:ilvl w:val="0"/>
          <w:numId w:val="31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Numero 1 metalizado de 32 pulgadas </w:t>
      </w:r>
    </w:p>
    <w:p w14:paraId="016184BC" w14:textId="77777777" w:rsidR="00E6200F" w:rsidRPr="007F467A" w:rsidRDefault="00E6200F" w:rsidP="00E6200F">
      <w:pPr>
        <w:pStyle w:val="Prrafodelista"/>
        <w:numPr>
          <w:ilvl w:val="0"/>
          <w:numId w:val="31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Tijeras </w:t>
      </w:r>
    </w:p>
    <w:p w14:paraId="152DCF21" w14:textId="77777777" w:rsidR="00E6200F" w:rsidRPr="007F467A" w:rsidRDefault="00E6200F" w:rsidP="00E6200F">
      <w:pPr>
        <w:pStyle w:val="Prrafodelista"/>
        <w:numPr>
          <w:ilvl w:val="0"/>
          <w:numId w:val="31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Inflador manual o eléctrico </w:t>
      </w:r>
    </w:p>
    <w:p w14:paraId="196FECA0" w14:textId="77777777" w:rsidR="00E6200F" w:rsidRPr="007F467A" w:rsidRDefault="00E6200F" w:rsidP="00E6200F">
      <w:pPr>
        <w:pStyle w:val="Prrafodelista"/>
        <w:numPr>
          <w:ilvl w:val="0"/>
          <w:numId w:val="31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Cinta adhesiva para globos </w:t>
      </w:r>
    </w:p>
    <w:p w14:paraId="75D5679D" w14:textId="77777777" w:rsidR="00E6200F" w:rsidRPr="007F467A" w:rsidRDefault="00E6200F" w:rsidP="00E6200F">
      <w:pPr>
        <w:pStyle w:val="Prrafodelista"/>
        <w:numPr>
          <w:ilvl w:val="0"/>
          <w:numId w:val="31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>Medidor de globos (Calibrador)</w:t>
      </w:r>
    </w:p>
    <w:p w14:paraId="2206EF9C" w14:textId="77777777" w:rsidR="00CE50B5" w:rsidRPr="007F467A" w:rsidRDefault="00CE50B5" w:rsidP="00C86F89">
      <w:pPr>
        <w:pStyle w:val="Prrafodelista"/>
        <w:spacing w:after="0" w:line="240" w:lineRule="auto"/>
        <w:ind w:left="770"/>
        <w:rPr>
          <w:rFonts w:ascii="Calibri" w:hAnsi="Calibri" w:cs="Calibri"/>
          <w:sz w:val="24"/>
          <w:szCs w:val="24"/>
          <w:lang w:eastAsia="es-ES"/>
        </w:rPr>
      </w:pPr>
    </w:p>
    <w:p w14:paraId="0B0BF89E" w14:textId="2923EE4F" w:rsidR="0007059A" w:rsidRPr="007F467A" w:rsidRDefault="0007059A" w:rsidP="007C0E64">
      <w:pPr>
        <w:pStyle w:val="Prrafodelista"/>
        <w:numPr>
          <w:ilvl w:val="0"/>
          <w:numId w:val="27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7F467A">
        <w:rPr>
          <w:rFonts w:ascii="Calibri" w:hAnsi="Calibri" w:cs="Calibri"/>
          <w:b/>
          <w:sz w:val="24"/>
          <w:szCs w:val="24"/>
          <w:lang w:eastAsia="es-ES"/>
        </w:rPr>
        <w:t xml:space="preserve">Centro de Mesa </w:t>
      </w:r>
      <w:r w:rsidR="007541CB">
        <w:rPr>
          <w:rFonts w:ascii="Calibri" w:hAnsi="Calibri" w:cs="Calibri"/>
          <w:b/>
          <w:sz w:val="24"/>
          <w:szCs w:val="24"/>
          <w:lang w:eastAsia="es-ES"/>
        </w:rPr>
        <w:t>–</w:t>
      </w:r>
      <w:r w:rsidR="00542179">
        <w:rPr>
          <w:rFonts w:ascii="Calibri" w:hAnsi="Calibri" w:cs="Calibri"/>
          <w:b/>
          <w:sz w:val="24"/>
          <w:szCs w:val="24"/>
          <w:lang w:eastAsia="es-ES"/>
        </w:rPr>
        <w:t xml:space="preserve"> Té</w:t>
      </w:r>
      <w:r w:rsidR="007541CB">
        <w:rPr>
          <w:rFonts w:ascii="Calibri" w:hAnsi="Calibri" w:cs="Calibri"/>
          <w:b/>
          <w:sz w:val="24"/>
          <w:szCs w:val="24"/>
          <w:lang w:eastAsia="es-ES"/>
        </w:rPr>
        <w:t xml:space="preserve">cnica Englobado </w:t>
      </w:r>
    </w:p>
    <w:p w14:paraId="0B8630BE" w14:textId="77777777" w:rsidR="007C0E64" w:rsidRPr="007F467A" w:rsidRDefault="007C0E64" w:rsidP="007C0E64">
      <w:pPr>
        <w:pStyle w:val="Prrafodelista"/>
        <w:spacing w:after="0" w:line="240" w:lineRule="auto"/>
        <w:ind w:left="770"/>
        <w:rPr>
          <w:rFonts w:ascii="Calibri" w:hAnsi="Calibri" w:cs="Calibri"/>
          <w:b/>
          <w:sz w:val="24"/>
          <w:szCs w:val="24"/>
          <w:lang w:eastAsia="es-ES"/>
        </w:rPr>
      </w:pPr>
    </w:p>
    <w:p w14:paraId="7FC4311E" w14:textId="457A9A81" w:rsidR="007C0E64" w:rsidRPr="007F467A" w:rsidRDefault="007C0E64" w:rsidP="007C0E64">
      <w:pPr>
        <w:spacing w:after="0" w:line="240" w:lineRule="auto"/>
        <w:rPr>
          <w:rFonts w:cs="Calibri"/>
          <w:b/>
          <w:sz w:val="24"/>
          <w:szCs w:val="24"/>
          <w:lang w:eastAsia="es-ES"/>
        </w:rPr>
      </w:pPr>
      <w:r w:rsidRPr="007F467A">
        <w:rPr>
          <w:rFonts w:cs="Calibri"/>
          <w:b/>
          <w:sz w:val="24"/>
          <w:szCs w:val="24"/>
          <w:lang w:eastAsia="es-ES"/>
        </w:rPr>
        <w:t xml:space="preserve">Materiales </w:t>
      </w:r>
    </w:p>
    <w:p w14:paraId="09A094F2" w14:textId="00EE87C6" w:rsidR="007C0E64" w:rsidRPr="007F467A" w:rsidRDefault="007C0E64" w:rsidP="007C0E64">
      <w:pPr>
        <w:pStyle w:val="Prrafodelista"/>
        <w:numPr>
          <w:ilvl w:val="0"/>
          <w:numId w:val="28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1 </w:t>
      </w:r>
      <w:r w:rsidR="002459C9" w:rsidRPr="007F467A">
        <w:rPr>
          <w:rFonts w:ascii="Calibri" w:hAnsi="Calibri" w:cs="Calibri"/>
          <w:sz w:val="24"/>
          <w:szCs w:val="24"/>
          <w:lang w:eastAsia="es-ES"/>
        </w:rPr>
        <w:t xml:space="preserve">globo R20 burbuja </w:t>
      </w:r>
    </w:p>
    <w:p w14:paraId="59DB7771" w14:textId="3523996B" w:rsidR="002459C9" w:rsidRDefault="00D5779A" w:rsidP="007C0E64">
      <w:pPr>
        <w:pStyle w:val="Prrafodelista"/>
        <w:numPr>
          <w:ilvl w:val="0"/>
          <w:numId w:val="28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>4</w:t>
      </w:r>
      <w:r w:rsidR="002459C9" w:rsidRPr="007F467A">
        <w:rPr>
          <w:rFonts w:ascii="Calibri" w:hAnsi="Calibri" w:cs="Calibri"/>
          <w:sz w:val="24"/>
          <w:szCs w:val="24"/>
          <w:lang w:eastAsia="es-ES"/>
        </w:rPr>
        <w:t xml:space="preserve"> globos R5 </w:t>
      </w:r>
      <w:r w:rsidR="001502D4">
        <w:rPr>
          <w:rFonts w:ascii="Calibri" w:hAnsi="Calibri" w:cs="Calibri"/>
          <w:sz w:val="24"/>
          <w:szCs w:val="24"/>
          <w:lang w:eastAsia="es-ES"/>
        </w:rPr>
        <w:t>reflex plata</w:t>
      </w:r>
    </w:p>
    <w:p w14:paraId="7297F341" w14:textId="6736E5FC" w:rsidR="00D5779A" w:rsidRDefault="00D5779A" w:rsidP="00D5779A">
      <w:pPr>
        <w:pStyle w:val="Prrafodelista"/>
        <w:numPr>
          <w:ilvl w:val="0"/>
          <w:numId w:val="28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>4</w:t>
      </w:r>
      <w:r w:rsidRPr="007F467A">
        <w:rPr>
          <w:rFonts w:ascii="Calibri" w:hAnsi="Calibri" w:cs="Calibri"/>
          <w:sz w:val="24"/>
          <w:szCs w:val="24"/>
          <w:lang w:eastAsia="es-ES"/>
        </w:rPr>
        <w:t xml:space="preserve"> globos R5 </w:t>
      </w:r>
      <w:r>
        <w:rPr>
          <w:rFonts w:ascii="Calibri" w:hAnsi="Calibri" w:cs="Calibri"/>
          <w:sz w:val="24"/>
          <w:szCs w:val="24"/>
          <w:lang w:eastAsia="es-ES"/>
        </w:rPr>
        <w:t>reflex dorada</w:t>
      </w:r>
    </w:p>
    <w:p w14:paraId="2609B458" w14:textId="6DFFC63A" w:rsidR="00D5779A" w:rsidRPr="00D5779A" w:rsidRDefault="00D5779A" w:rsidP="00D5779A">
      <w:pPr>
        <w:pStyle w:val="Prrafodelista"/>
        <w:numPr>
          <w:ilvl w:val="0"/>
          <w:numId w:val="28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>4</w:t>
      </w:r>
      <w:r w:rsidRPr="007F467A">
        <w:rPr>
          <w:rFonts w:ascii="Calibri" w:hAnsi="Calibri" w:cs="Calibri"/>
          <w:sz w:val="24"/>
          <w:szCs w:val="24"/>
          <w:lang w:eastAsia="es-ES"/>
        </w:rPr>
        <w:t xml:space="preserve"> globos R5</w:t>
      </w:r>
      <w:r>
        <w:rPr>
          <w:rFonts w:ascii="Calibri" w:hAnsi="Calibri" w:cs="Calibri"/>
          <w:sz w:val="24"/>
          <w:szCs w:val="24"/>
          <w:lang w:eastAsia="es-ES"/>
        </w:rPr>
        <w:t xml:space="preserve"> fashion negro</w:t>
      </w:r>
    </w:p>
    <w:p w14:paraId="7BE9E567" w14:textId="0B8FE850" w:rsidR="004C6738" w:rsidRPr="007F467A" w:rsidRDefault="00055D3B" w:rsidP="007C0E64">
      <w:pPr>
        <w:pStyle w:val="Prrafodelista"/>
        <w:numPr>
          <w:ilvl w:val="0"/>
          <w:numId w:val="28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4 globos R9 </w:t>
      </w:r>
      <w:r w:rsidR="00D5779A">
        <w:rPr>
          <w:rFonts w:ascii="Calibri" w:hAnsi="Calibri" w:cs="Calibri"/>
          <w:sz w:val="24"/>
          <w:szCs w:val="24"/>
          <w:lang w:eastAsia="es-ES"/>
        </w:rPr>
        <w:t>reflex plata</w:t>
      </w:r>
    </w:p>
    <w:p w14:paraId="6402EF71" w14:textId="3FBBF73C" w:rsidR="00055D3B" w:rsidRPr="007F467A" w:rsidRDefault="0048002D" w:rsidP="007C0E64">
      <w:pPr>
        <w:pStyle w:val="Prrafodelista"/>
        <w:numPr>
          <w:ilvl w:val="0"/>
          <w:numId w:val="28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>4</w:t>
      </w:r>
      <w:r w:rsidR="00CA0484">
        <w:rPr>
          <w:rFonts w:ascii="Calibri" w:hAnsi="Calibri" w:cs="Calibri"/>
          <w:sz w:val="24"/>
          <w:szCs w:val="24"/>
          <w:lang w:eastAsia="es-ES"/>
        </w:rPr>
        <w:t xml:space="preserve"> globos R9</w:t>
      </w:r>
      <w:r w:rsidR="00E6200F" w:rsidRPr="007F467A">
        <w:rPr>
          <w:rFonts w:ascii="Calibri" w:hAnsi="Calibri" w:cs="Calibri"/>
          <w:sz w:val="24"/>
          <w:szCs w:val="24"/>
          <w:lang w:eastAsia="es-ES"/>
        </w:rPr>
        <w:t xml:space="preserve"> fashion </w:t>
      </w:r>
      <w:r w:rsidR="00D5779A">
        <w:rPr>
          <w:rFonts w:ascii="Calibri" w:hAnsi="Calibri" w:cs="Calibri"/>
          <w:sz w:val="24"/>
          <w:szCs w:val="24"/>
          <w:lang w:eastAsia="es-ES"/>
        </w:rPr>
        <w:t>negro</w:t>
      </w:r>
      <w:r w:rsidR="00131201" w:rsidRPr="007F467A">
        <w:rPr>
          <w:rFonts w:ascii="Calibri" w:hAnsi="Calibri" w:cs="Calibri"/>
          <w:sz w:val="24"/>
          <w:szCs w:val="24"/>
          <w:lang w:eastAsia="es-ES"/>
        </w:rPr>
        <w:t xml:space="preserve"> </w:t>
      </w:r>
    </w:p>
    <w:p w14:paraId="26917651" w14:textId="77777777" w:rsidR="003B2FE8" w:rsidRDefault="003B2FE8" w:rsidP="007C0E64">
      <w:pPr>
        <w:pStyle w:val="Prrafodelista"/>
        <w:numPr>
          <w:ilvl w:val="0"/>
          <w:numId w:val="28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>2</w:t>
      </w:r>
      <w:r w:rsidR="0057373A" w:rsidRPr="007F467A">
        <w:rPr>
          <w:rFonts w:ascii="Calibri" w:hAnsi="Calibri" w:cs="Calibri"/>
          <w:sz w:val="24"/>
          <w:szCs w:val="24"/>
          <w:lang w:eastAsia="es-ES"/>
        </w:rPr>
        <w:t xml:space="preserve"> globos tubito 260</w:t>
      </w:r>
      <w:r>
        <w:rPr>
          <w:rFonts w:ascii="Calibri" w:hAnsi="Calibri" w:cs="Calibri"/>
          <w:sz w:val="24"/>
          <w:szCs w:val="24"/>
          <w:lang w:eastAsia="es-ES"/>
        </w:rPr>
        <w:t xml:space="preserve"> plata</w:t>
      </w:r>
    </w:p>
    <w:p w14:paraId="2EB3741A" w14:textId="424925E8" w:rsidR="00AF482D" w:rsidRPr="003B2FE8" w:rsidRDefault="003B2FE8" w:rsidP="003B2FE8">
      <w:pPr>
        <w:pStyle w:val="Prrafodelista"/>
        <w:numPr>
          <w:ilvl w:val="0"/>
          <w:numId w:val="28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>2</w:t>
      </w:r>
      <w:r w:rsidRPr="007F467A">
        <w:rPr>
          <w:rFonts w:ascii="Calibri" w:hAnsi="Calibri" w:cs="Calibri"/>
          <w:sz w:val="24"/>
          <w:szCs w:val="24"/>
          <w:lang w:eastAsia="es-ES"/>
        </w:rPr>
        <w:t xml:space="preserve"> globos tubito 260</w:t>
      </w:r>
      <w:r>
        <w:rPr>
          <w:rFonts w:ascii="Calibri" w:hAnsi="Calibri" w:cs="Calibri"/>
          <w:sz w:val="24"/>
          <w:szCs w:val="24"/>
          <w:lang w:eastAsia="es-ES"/>
        </w:rPr>
        <w:t xml:space="preserve"> dorados</w:t>
      </w:r>
    </w:p>
    <w:p w14:paraId="29E58676" w14:textId="1972F4B5" w:rsidR="00EF2C00" w:rsidRPr="007F467A" w:rsidRDefault="00EF2C00" w:rsidP="007C0E64">
      <w:pPr>
        <w:pStyle w:val="Prrafodelista"/>
        <w:numPr>
          <w:ilvl w:val="0"/>
          <w:numId w:val="28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1 portaglobos </w:t>
      </w:r>
    </w:p>
    <w:p w14:paraId="4E7DA132" w14:textId="66575DB7" w:rsidR="0086205D" w:rsidRPr="007F467A" w:rsidRDefault="0086205D" w:rsidP="007C0E64">
      <w:pPr>
        <w:pStyle w:val="Prrafodelista"/>
        <w:numPr>
          <w:ilvl w:val="0"/>
          <w:numId w:val="28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>Stickers – frase personalizada para globo burbuja</w:t>
      </w:r>
      <w:r w:rsidR="00201745">
        <w:rPr>
          <w:rFonts w:ascii="Calibri" w:hAnsi="Calibri" w:cs="Calibri"/>
          <w:sz w:val="24"/>
          <w:szCs w:val="24"/>
          <w:lang w:eastAsia="es-ES"/>
        </w:rPr>
        <w:t xml:space="preserve"> </w:t>
      </w:r>
      <w:r w:rsidR="0092197C">
        <w:rPr>
          <w:rFonts w:ascii="Calibri" w:hAnsi="Calibri" w:cs="Calibri"/>
          <w:sz w:val="24"/>
          <w:szCs w:val="24"/>
          <w:lang w:eastAsia="es-ES"/>
        </w:rPr>
        <w:t>(Letra negra)</w:t>
      </w:r>
    </w:p>
    <w:p w14:paraId="7EE816D3" w14:textId="77777777" w:rsidR="0057373A" w:rsidRPr="007F467A" w:rsidRDefault="0057373A" w:rsidP="0057373A">
      <w:pPr>
        <w:pStyle w:val="Prrafodelista"/>
        <w:numPr>
          <w:ilvl w:val="0"/>
          <w:numId w:val="28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Tijeras </w:t>
      </w:r>
    </w:p>
    <w:p w14:paraId="28C0881A" w14:textId="77777777" w:rsidR="0057373A" w:rsidRPr="007F467A" w:rsidRDefault="0057373A" w:rsidP="0057373A">
      <w:pPr>
        <w:pStyle w:val="Prrafodelista"/>
        <w:numPr>
          <w:ilvl w:val="0"/>
          <w:numId w:val="28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Inflador manual o eléctrico </w:t>
      </w:r>
    </w:p>
    <w:p w14:paraId="7D32130D" w14:textId="77777777" w:rsidR="0057373A" w:rsidRPr="007F467A" w:rsidRDefault="0057373A" w:rsidP="0057373A">
      <w:pPr>
        <w:pStyle w:val="Prrafodelista"/>
        <w:numPr>
          <w:ilvl w:val="0"/>
          <w:numId w:val="28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Cinta adhesiva para globos </w:t>
      </w:r>
    </w:p>
    <w:p w14:paraId="12534D3E" w14:textId="77DCD58C" w:rsidR="003D4F18" w:rsidRDefault="0057373A" w:rsidP="0057373A">
      <w:pPr>
        <w:pStyle w:val="Prrafodelista"/>
        <w:numPr>
          <w:ilvl w:val="0"/>
          <w:numId w:val="28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>Medidor de globos (Calibrador)</w:t>
      </w:r>
      <w:r w:rsidR="00ED5DA9" w:rsidRPr="007F467A">
        <w:rPr>
          <w:rFonts w:ascii="Calibri" w:hAnsi="Calibri" w:cs="Calibri"/>
          <w:sz w:val="24"/>
          <w:szCs w:val="24"/>
          <w:lang w:eastAsia="es-ES"/>
        </w:rPr>
        <w:t xml:space="preserve"> </w:t>
      </w:r>
    </w:p>
    <w:p w14:paraId="56FFA510" w14:textId="77777777" w:rsidR="00AE2DA8" w:rsidRDefault="00AE2DA8" w:rsidP="00AE2DA8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25FA0675" w14:textId="77777777" w:rsidR="00AE2DA8" w:rsidRPr="007F467A" w:rsidRDefault="00AE2DA8" w:rsidP="00AE2DA8">
      <w:pPr>
        <w:pStyle w:val="Prrafodelista"/>
        <w:numPr>
          <w:ilvl w:val="0"/>
          <w:numId w:val="27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7F467A">
        <w:rPr>
          <w:rFonts w:ascii="Calibri" w:hAnsi="Calibri" w:cs="Calibri"/>
          <w:b/>
          <w:sz w:val="24"/>
          <w:szCs w:val="24"/>
          <w:lang w:eastAsia="es-ES"/>
        </w:rPr>
        <w:t xml:space="preserve">Centro de Mesa </w:t>
      </w:r>
      <w:r>
        <w:rPr>
          <w:rFonts w:ascii="Calibri" w:hAnsi="Calibri" w:cs="Calibri"/>
          <w:b/>
          <w:sz w:val="24"/>
          <w:szCs w:val="24"/>
          <w:lang w:eastAsia="es-ES"/>
        </w:rPr>
        <w:t xml:space="preserve">– Técnica Englobado </w:t>
      </w:r>
    </w:p>
    <w:p w14:paraId="03D67F30" w14:textId="77777777" w:rsidR="00AE2DA8" w:rsidRPr="007F467A" w:rsidRDefault="00AE2DA8" w:rsidP="00AE2DA8">
      <w:pPr>
        <w:pStyle w:val="Prrafodelista"/>
        <w:spacing w:after="0" w:line="240" w:lineRule="auto"/>
        <w:ind w:left="770"/>
        <w:rPr>
          <w:rFonts w:ascii="Calibri" w:hAnsi="Calibri" w:cs="Calibri"/>
          <w:b/>
          <w:sz w:val="24"/>
          <w:szCs w:val="24"/>
          <w:lang w:eastAsia="es-ES"/>
        </w:rPr>
      </w:pPr>
    </w:p>
    <w:p w14:paraId="56DA0F41" w14:textId="77777777" w:rsidR="00AE2DA8" w:rsidRPr="007F467A" w:rsidRDefault="00AE2DA8" w:rsidP="00AE2DA8">
      <w:pPr>
        <w:spacing w:after="0" w:line="240" w:lineRule="auto"/>
        <w:rPr>
          <w:rFonts w:cs="Calibri"/>
          <w:b/>
          <w:sz w:val="24"/>
          <w:szCs w:val="24"/>
          <w:lang w:eastAsia="es-ES"/>
        </w:rPr>
      </w:pPr>
      <w:r w:rsidRPr="007F467A">
        <w:rPr>
          <w:rFonts w:cs="Calibri"/>
          <w:b/>
          <w:sz w:val="24"/>
          <w:szCs w:val="24"/>
          <w:lang w:eastAsia="es-ES"/>
        </w:rPr>
        <w:t xml:space="preserve">Materiales </w:t>
      </w:r>
    </w:p>
    <w:p w14:paraId="06882102" w14:textId="77777777" w:rsidR="00AE2DA8" w:rsidRPr="007F467A" w:rsidRDefault="00AE2DA8" w:rsidP="00AE2DA8">
      <w:pPr>
        <w:pStyle w:val="Prrafodelista"/>
        <w:numPr>
          <w:ilvl w:val="0"/>
          <w:numId w:val="28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1 globo R20 burbuja </w:t>
      </w:r>
    </w:p>
    <w:p w14:paraId="2F670EE3" w14:textId="555DBEB9" w:rsidR="00AE2DA8" w:rsidRDefault="00AE2DA8" w:rsidP="00AE2DA8">
      <w:pPr>
        <w:pStyle w:val="Prrafodelista"/>
        <w:numPr>
          <w:ilvl w:val="0"/>
          <w:numId w:val="28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>8</w:t>
      </w:r>
      <w:r w:rsidRPr="007F467A">
        <w:rPr>
          <w:rFonts w:ascii="Calibri" w:hAnsi="Calibri" w:cs="Calibri"/>
          <w:sz w:val="24"/>
          <w:szCs w:val="24"/>
          <w:lang w:eastAsia="es-ES"/>
        </w:rPr>
        <w:t xml:space="preserve"> globos R5 </w:t>
      </w:r>
      <w:r>
        <w:rPr>
          <w:rFonts w:ascii="Calibri" w:hAnsi="Calibri" w:cs="Calibri"/>
          <w:sz w:val="24"/>
          <w:szCs w:val="24"/>
          <w:lang w:eastAsia="es-ES"/>
        </w:rPr>
        <w:t xml:space="preserve">reflex verde lima </w:t>
      </w:r>
    </w:p>
    <w:p w14:paraId="1FB2E70B" w14:textId="3BD68C02" w:rsidR="00AE2DA8" w:rsidRDefault="00AE2DA8" w:rsidP="00AE2DA8">
      <w:pPr>
        <w:pStyle w:val="Prrafodelista"/>
        <w:numPr>
          <w:ilvl w:val="0"/>
          <w:numId w:val="28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>8</w:t>
      </w:r>
      <w:r w:rsidRPr="007F467A">
        <w:rPr>
          <w:rFonts w:ascii="Calibri" w:hAnsi="Calibri" w:cs="Calibri"/>
          <w:sz w:val="24"/>
          <w:szCs w:val="24"/>
          <w:lang w:eastAsia="es-ES"/>
        </w:rPr>
        <w:t xml:space="preserve"> globos R5 </w:t>
      </w:r>
      <w:r>
        <w:rPr>
          <w:rFonts w:ascii="Calibri" w:hAnsi="Calibri" w:cs="Calibri"/>
          <w:sz w:val="24"/>
          <w:szCs w:val="24"/>
          <w:lang w:eastAsia="es-ES"/>
        </w:rPr>
        <w:t>reflex cristal rojo</w:t>
      </w:r>
    </w:p>
    <w:p w14:paraId="12716B80" w14:textId="4E9E780B" w:rsidR="00AE2DA8" w:rsidRPr="00AE2DA8" w:rsidRDefault="00AE2DA8" w:rsidP="00AE2DA8">
      <w:pPr>
        <w:pStyle w:val="Prrafodelista"/>
        <w:numPr>
          <w:ilvl w:val="0"/>
          <w:numId w:val="28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>8</w:t>
      </w:r>
      <w:r w:rsidRPr="007F467A">
        <w:rPr>
          <w:rFonts w:ascii="Calibri" w:hAnsi="Calibri" w:cs="Calibri"/>
          <w:sz w:val="24"/>
          <w:szCs w:val="24"/>
          <w:lang w:eastAsia="es-ES"/>
        </w:rPr>
        <w:t xml:space="preserve"> globos R5 </w:t>
      </w:r>
      <w:r>
        <w:rPr>
          <w:rFonts w:ascii="Calibri" w:hAnsi="Calibri" w:cs="Calibri"/>
          <w:sz w:val="24"/>
          <w:szCs w:val="24"/>
          <w:lang w:eastAsia="es-ES"/>
        </w:rPr>
        <w:t>reflex dorado</w:t>
      </w:r>
    </w:p>
    <w:p w14:paraId="2D565CE6" w14:textId="59DBC10E" w:rsidR="00AE2DA8" w:rsidRPr="00D5779A" w:rsidRDefault="00AE2DA8" w:rsidP="00AE2DA8">
      <w:pPr>
        <w:pStyle w:val="Prrafodelista"/>
        <w:numPr>
          <w:ilvl w:val="0"/>
          <w:numId w:val="28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>4</w:t>
      </w:r>
      <w:r w:rsidRPr="007F467A">
        <w:rPr>
          <w:rFonts w:ascii="Calibri" w:hAnsi="Calibri" w:cs="Calibri"/>
          <w:sz w:val="24"/>
          <w:szCs w:val="24"/>
          <w:lang w:eastAsia="es-ES"/>
        </w:rPr>
        <w:t xml:space="preserve"> globos R5</w:t>
      </w:r>
      <w:r>
        <w:rPr>
          <w:rFonts w:ascii="Calibri" w:hAnsi="Calibri" w:cs="Calibri"/>
          <w:sz w:val="24"/>
          <w:szCs w:val="24"/>
          <w:lang w:eastAsia="es-ES"/>
        </w:rPr>
        <w:t xml:space="preserve"> fashion rojo</w:t>
      </w:r>
    </w:p>
    <w:p w14:paraId="6536BD77" w14:textId="0A183FF9" w:rsidR="00AE2DA8" w:rsidRPr="007F467A" w:rsidRDefault="00AE2DA8" w:rsidP="00AE2DA8">
      <w:pPr>
        <w:pStyle w:val="Prrafodelista"/>
        <w:numPr>
          <w:ilvl w:val="0"/>
          <w:numId w:val="28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4 globos R9 </w:t>
      </w:r>
      <w:r>
        <w:rPr>
          <w:rFonts w:ascii="Calibri" w:hAnsi="Calibri" w:cs="Calibri"/>
          <w:sz w:val="24"/>
          <w:szCs w:val="24"/>
          <w:lang w:eastAsia="es-ES"/>
        </w:rPr>
        <w:t xml:space="preserve">fashion verde selva </w:t>
      </w:r>
    </w:p>
    <w:p w14:paraId="6D443C10" w14:textId="2A638182" w:rsidR="00AE2DA8" w:rsidRDefault="00AE2DA8" w:rsidP="00AE2DA8">
      <w:pPr>
        <w:pStyle w:val="Prrafodelista"/>
        <w:numPr>
          <w:ilvl w:val="0"/>
          <w:numId w:val="28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>2</w:t>
      </w:r>
      <w:r w:rsidRPr="007F467A">
        <w:rPr>
          <w:rFonts w:ascii="Calibri" w:hAnsi="Calibri" w:cs="Calibri"/>
          <w:sz w:val="24"/>
          <w:szCs w:val="24"/>
          <w:lang w:eastAsia="es-ES"/>
        </w:rPr>
        <w:t xml:space="preserve"> globos tubito 260</w:t>
      </w:r>
      <w:r>
        <w:rPr>
          <w:rFonts w:ascii="Calibri" w:hAnsi="Calibri" w:cs="Calibri"/>
          <w:sz w:val="24"/>
          <w:szCs w:val="24"/>
          <w:lang w:eastAsia="es-ES"/>
        </w:rPr>
        <w:t xml:space="preserve"> dorado</w:t>
      </w:r>
    </w:p>
    <w:p w14:paraId="25F9763D" w14:textId="77777777" w:rsidR="00AE2DA8" w:rsidRPr="007F467A" w:rsidRDefault="00AE2DA8" w:rsidP="00AE2DA8">
      <w:pPr>
        <w:pStyle w:val="Prrafodelista"/>
        <w:numPr>
          <w:ilvl w:val="0"/>
          <w:numId w:val="28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1 portaglobos </w:t>
      </w:r>
    </w:p>
    <w:p w14:paraId="6E39C2D2" w14:textId="2EAAC24B" w:rsidR="00AE2DA8" w:rsidRPr="007F467A" w:rsidRDefault="00AE2DA8" w:rsidP="00AE2DA8">
      <w:pPr>
        <w:pStyle w:val="Prrafodelista"/>
        <w:numPr>
          <w:ilvl w:val="0"/>
          <w:numId w:val="28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>Stickers – frase personalizada para globo burbuja</w:t>
      </w:r>
      <w:r>
        <w:rPr>
          <w:rFonts w:ascii="Calibri" w:hAnsi="Calibri" w:cs="Calibri"/>
          <w:sz w:val="24"/>
          <w:szCs w:val="24"/>
          <w:lang w:eastAsia="es-ES"/>
        </w:rPr>
        <w:t xml:space="preserve"> (Letra blanca)</w:t>
      </w:r>
    </w:p>
    <w:p w14:paraId="47F6A9BA" w14:textId="77777777" w:rsidR="00AE2DA8" w:rsidRPr="001E60E5" w:rsidRDefault="00AE2DA8" w:rsidP="00AE2DA8">
      <w:pPr>
        <w:pStyle w:val="Prrafodelista"/>
        <w:numPr>
          <w:ilvl w:val="0"/>
          <w:numId w:val="36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1E60E5">
        <w:rPr>
          <w:rFonts w:ascii="Calibri" w:hAnsi="Calibri" w:cs="Calibri"/>
          <w:sz w:val="24"/>
          <w:szCs w:val="24"/>
          <w:lang w:eastAsia="es-ES"/>
        </w:rPr>
        <w:t>Tijeras</w:t>
      </w:r>
    </w:p>
    <w:p w14:paraId="354F2505" w14:textId="77777777" w:rsidR="00AE2DA8" w:rsidRPr="001E60E5" w:rsidRDefault="00AE2DA8" w:rsidP="00AE2DA8">
      <w:pPr>
        <w:pStyle w:val="Prrafodelista"/>
        <w:numPr>
          <w:ilvl w:val="0"/>
          <w:numId w:val="36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1E60E5">
        <w:rPr>
          <w:rFonts w:ascii="Calibri" w:hAnsi="Calibri" w:cs="Calibri"/>
          <w:sz w:val="24"/>
          <w:szCs w:val="24"/>
          <w:lang w:eastAsia="es-ES"/>
        </w:rPr>
        <w:t xml:space="preserve">Inflador manual o eléctrico </w:t>
      </w:r>
    </w:p>
    <w:p w14:paraId="6ABF944C" w14:textId="384BEEDC" w:rsidR="00AE2DA8" w:rsidRPr="008B5DB3" w:rsidRDefault="00AE2DA8" w:rsidP="00AE2DA8">
      <w:pPr>
        <w:pStyle w:val="Prrafodelista"/>
        <w:numPr>
          <w:ilvl w:val="0"/>
          <w:numId w:val="36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1E60E5">
        <w:rPr>
          <w:rFonts w:ascii="Calibri" w:hAnsi="Calibri" w:cs="Calibri"/>
          <w:sz w:val="24"/>
          <w:szCs w:val="24"/>
          <w:lang w:eastAsia="es-ES"/>
        </w:rPr>
        <w:t xml:space="preserve">Medidor de globos (Calibrador) </w:t>
      </w:r>
    </w:p>
    <w:p w14:paraId="6A16A492" w14:textId="77777777" w:rsidR="008B5DB3" w:rsidRDefault="008B5DB3" w:rsidP="008B5DB3">
      <w:pPr>
        <w:spacing w:after="0" w:line="240" w:lineRule="auto"/>
        <w:rPr>
          <w:rFonts w:cs="Calibri"/>
          <w:b/>
          <w:sz w:val="24"/>
          <w:szCs w:val="24"/>
          <w:lang w:eastAsia="es-ES"/>
        </w:rPr>
      </w:pPr>
    </w:p>
    <w:p w14:paraId="430CF440" w14:textId="77777777" w:rsidR="008B5DB3" w:rsidRDefault="008B5DB3" w:rsidP="008B5DB3">
      <w:pPr>
        <w:spacing w:after="0" w:line="240" w:lineRule="auto"/>
        <w:rPr>
          <w:rFonts w:cs="Calibri"/>
          <w:b/>
          <w:sz w:val="24"/>
          <w:szCs w:val="24"/>
          <w:lang w:eastAsia="es-ES"/>
        </w:rPr>
      </w:pPr>
    </w:p>
    <w:p w14:paraId="4209A6E6" w14:textId="2554AC72" w:rsidR="008B5DB3" w:rsidRPr="007F467A" w:rsidRDefault="008B5DB3" w:rsidP="008B5DB3">
      <w:pPr>
        <w:pStyle w:val="Prrafodelista"/>
        <w:numPr>
          <w:ilvl w:val="0"/>
          <w:numId w:val="27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>
        <w:rPr>
          <w:rFonts w:ascii="Calibri" w:hAnsi="Calibri" w:cs="Calibri"/>
          <w:b/>
          <w:sz w:val="24"/>
          <w:szCs w:val="24"/>
          <w:lang w:eastAsia="es-ES"/>
        </w:rPr>
        <w:lastRenderedPageBreak/>
        <w:t>Bola Navideña</w:t>
      </w:r>
      <w:r w:rsidR="009A0085">
        <w:rPr>
          <w:rFonts w:ascii="Calibri" w:hAnsi="Calibri" w:cs="Calibri"/>
          <w:b/>
          <w:sz w:val="24"/>
          <w:szCs w:val="24"/>
          <w:lang w:eastAsia="es-ES"/>
        </w:rPr>
        <w:t xml:space="preserve"> o Esfersas</w:t>
      </w:r>
      <w:r w:rsidRPr="007F467A">
        <w:rPr>
          <w:rFonts w:ascii="Calibri" w:hAnsi="Calibri" w:cs="Calibri"/>
          <w:b/>
          <w:sz w:val="24"/>
          <w:szCs w:val="24"/>
          <w:lang w:eastAsia="es-ES"/>
        </w:rPr>
        <w:t xml:space="preserve"> </w:t>
      </w:r>
      <w:r>
        <w:rPr>
          <w:rFonts w:ascii="Calibri" w:hAnsi="Calibri" w:cs="Calibri"/>
          <w:b/>
          <w:sz w:val="24"/>
          <w:szCs w:val="24"/>
          <w:lang w:eastAsia="es-ES"/>
        </w:rPr>
        <w:t xml:space="preserve">– Técnica Encapsulado </w:t>
      </w:r>
    </w:p>
    <w:p w14:paraId="07549A3A" w14:textId="77777777" w:rsidR="008B5DB3" w:rsidRPr="007F467A" w:rsidRDefault="008B5DB3" w:rsidP="008B5DB3">
      <w:pPr>
        <w:pStyle w:val="Prrafodelista"/>
        <w:spacing w:after="0" w:line="240" w:lineRule="auto"/>
        <w:ind w:left="770"/>
        <w:rPr>
          <w:rFonts w:ascii="Calibri" w:hAnsi="Calibri" w:cs="Calibri"/>
          <w:b/>
          <w:sz w:val="24"/>
          <w:szCs w:val="24"/>
          <w:lang w:eastAsia="es-ES"/>
        </w:rPr>
      </w:pPr>
    </w:p>
    <w:p w14:paraId="53AD6049" w14:textId="77777777" w:rsidR="008B5DB3" w:rsidRPr="007F467A" w:rsidRDefault="008B5DB3" w:rsidP="008B5DB3">
      <w:pPr>
        <w:spacing w:after="0" w:line="240" w:lineRule="auto"/>
        <w:rPr>
          <w:rFonts w:cs="Calibri"/>
          <w:b/>
          <w:sz w:val="24"/>
          <w:szCs w:val="24"/>
          <w:lang w:eastAsia="es-ES"/>
        </w:rPr>
      </w:pPr>
      <w:r w:rsidRPr="007F467A">
        <w:rPr>
          <w:rFonts w:cs="Calibri"/>
          <w:b/>
          <w:sz w:val="24"/>
          <w:szCs w:val="24"/>
          <w:lang w:eastAsia="es-ES"/>
        </w:rPr>
        <w:t xml:space="preserve">Materiales </w:t>
      </w:r>
    </w:p>
    <w:p w14:paraId="3D53B9B8" w14:textId="6BE42507" w:rsidR="008B5DB3" w:rsidRDefault="008B5DB3" w:rsidP="008B5DB3">
      <w:pPr>
        <w:pStyle w:val="Prrafodelista"/>
        <w:numPr>
          <w:ilvl w:val="0"/>
          <w:numId w:val="28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>1 globo R2</w:t>
      </w:r>
      <w:r w:rsidR="008465CF">
        <w:rPr>
          <w:rFonts w:ascii="Calibri" w:hAnsi="Calibri" w:cs="Calibri"/>
          <w:sz w:val="24"/>
          <w:szCs w:val="24"/>
          <w:lang w:eastAsia="es-ES"/>
        </w:rPr>
        <w:t>4</w:t>
      </w:r>
      <w:r w:rsidRPr="007F467A">
        <w:rPr>
          <w:rFonts w:ascii="Calibri" w:hAnsi="Calibri" w:cs="Calibri"/>
          <w:sz w:val="24"/>
          <w:szCs w:val="24"/>
          <w:lang w:eastAsia="es-ES"/>
        </w:rPr>
        <w:t xml:space="preserve"> burbuja </w:t>
      </w:r>
    </w:p>
    <w:p w14:paraId="2A6D7163" w14:textId="7CF5C96A" w:rsidR="008465CF" w:rsidRDefault="008465CF" w:rsidP="008B5DB3">
      <w:pPr>
        <w:pStyle w:val="Prrafodelista"/>
        <w:numPr>
          <w:ilvl w:val="0"/>
          <w:numId w:val="28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 xml:space="preserve">1 globo R18 fashion rojo </w:t>
      </w:r>
    </w:p>
    <w:p w14:paraId="38A23123" w14:textId="4704A9B8" w:rsidR="00A579D9" w:rsidRDefault="00A579D9" w:rsidP="008B5DB3">
      <w:pPr>
        <w:pStyle w:val="Prrafodelista"/>
        <w:numPr>
          <w:ilvl w:val="0"/>
          <w:numId w:val="28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 xml:space="preserve">Cartulina dorada </w:t>
      </w:r>
    </w:p>
    <w:p w14:paraId="6F41B689" w14:textId="5D84EE65" w:rsidR="00A579D9" w:rsidRDefault="00A579D9" w:rsidP="008B5DB3">
      <w:pPr>
        <w:pStyle w:val="Prrafodelista"/>
        <w:numPr>
          <w:ilvl w:val="0"/>
          <w:numId w:val="28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>2 chelines</w:t>
      </w:r>
      <w:r w:rsidR="009A0085">
        <w:rPr>
          <w:rFonts w:ascii="Calibri" w:hAnsi="Calibri" w:cs="Calibri"/>
          <w:sz w:val="24"/>
          <w:szCs w:val="24"/>
          <w:lang w:eastAsia="es-ES"/>
        </w:rPr>
        <w:t xml:space="preserve"> °limpia pipas°</w:t>
      </w:r>
      <w:r>
        <w:rPr>
          <w:rFonts w:ascii="Calibri" w:hAnsi="Calibri" w:cs="Calibri"/>
          <w:sz w:val="24"/>
          <w:szCs w:val="24"/>
          <w:lang w:eastAsia="es-ES"/>
        </w:rPr>
        <w:t xml:space="preserve"> rojo o dorado </w:t>
      </w:r>
    </w:p>
    <w:p w14:paraId="7830A34D" w14:textId="6658157E" w:rsidR="008465CF" w:rsidRDefault="008465CF" w:rsidP="008B5DB3">
      <w:pPr>
        <w:pStyle w:val="Prrafodelista"/>
        <w:numPr>
          <w:ilvl w:val="0"/>
          <w:numId w:val="28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>1 Rollo de cinta navideña 5 cm</w:t>
      </w:r>
      <w:r w:rsidR="00A579D9">
        <w:rPr>
          <w:rFonts w:ascii="Calibri" w:hAnsi="Calibri" w:cs="Calibri"/>
          <w:sz w:val="24"/>
          <w:szCs w:val="24"/>
          <w:lang w:eastAsia="es-ES"/>
        </w:rPr>
        <w:t xml:space="preserve"> (moño)</w:t>
      </w:r>
    </w:p>
    <w:p w14:paraId="5F7C23F6" w14:textId="77777777" w:rsidR="008B5DB3" w:rsidRPr="001E60E5" w:rsidRDefault="008B5DB3" w:rsidP="008B5DB3">
      <w:pPr>
        <w:pStyle w:val="Prrafodelista"/>
        <w:numPr>
          <w:ilvl w:val="0"/>
          <w:numId w:val="36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1E60E5">
        <w:rPr>
          <w:rFonts w:ascii="Calibri" w:hAnsi="Calibri" w:cs="Calibri"/>
          <w:sz w:val="24"/>
          <w:szCs w:val="24"/>
          <w:lang w:eastAsia="es-ES"/>
        </w:rPr>
        <w:t>Tijeras</w:t>
      </w:r>
    </w:p>
    <w:p w14:paraId="387C84FC" w14:textId="77777777" w:rsidR="008B5DB3" w:rsidRPr="001E60E5" w:rsidRDefault="008B5DB3" w:rsidP="008B5DB3">
      <w:pPr>
        <w:pStyle w:val="Prrafodelista"/>
        <w:numPr>
          <w:ilvl w:val="0"/>
          <w:numId w:val="36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1E60E5">
        <w:rPr>
          <w:rFonts w:ascii="Calibri" w:hAnsi="Calibri" w:cs="Calibri"/>
          <w:sz w:val="24"/>
          <w:szCs w:val="24"/>
          <w:lang w:eastAsia="es-ES"/>
        </w:rPr>
        <w:t xml:space="preserve">Inflador manual o eléctrico </w:t>
      </w:r>
    </w:p>
    <w:p w14:paraId="1C06919D" w14:textId="77777777" w:rsidR="008B5DB3" w:rsidRPr="008B5DB3" w:rsidRDefault="008B5DB3" w:rsidP="008B5DB3">
      <w:pPr>
        <w:pStyle w:val="Prrafodelista"/>
        <w:numPr>
          <w:ilvl w:val="0"/>
          <w:numId w:val="36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1E60E5">
        <w:rPr>
          <w:rFonts w:ascii="Calibri" w:hAnsi="Calibri" w:cs="Calibri"/>
          <w:sz w:val="24"/>
          <w:szCs w:val="24"/>
          <w:lang w:eastAsia="es-ES"/>
        </w:rPr>
        <w:t xml:space="preserve">Medidor de globos (Calibrador) </w:t>
      </w:r>
    </w:p>
    <w:p w14:paraId="67EC937B" w14:textId="77777777" w:rsidR="00AE2DA8" w:rsidRPr="001E60E5" w:rsidRDefault="00AE2DA8" w:rsidP="00AE2DA8">
      <w:pPr>
        <w:spacing w:after="0" w:line="240" w:lineRule="auto"/>
        <w:rPr>
          <w:rFonts w:cs="Calibri"/>
          <w:b/>
          <w:sz w:val="24"/>
          <w:szCs w:val="24"/>
          <w:lang w:eastAsia="es-ES"/>
        </w:rPr>
      </w:pPr>
    </w:p>
    <w:p w14:paraId="5621688A" w14:textId="77777777" w:rsidR="00AE2DA8" w:rsidRPr="00AE2DA8" w:rsidRDefault="00AE2DA8" w:rsidP="00AE2DA8">
      <w:pPr>
        <w:spacing w:after="0" w:line="240" w:lineRule="auto"/>
        <w:rPr>
          <w:rFonts w:cs="Calibri"/>
          <w:b/>
          <w:sz w:val="24"/>
          <w:szCs w:val="24"/>
          <w:lang w:eastAsia="es-ES"/>
        </w:rPr>
      </w:pPr>
    </w:p>
    <w:p w14:paraId="3AB9771D" w14:textId="52A90BC0" w:rsidR="00ED5DA9" w:rsidRPr="00AE2DA8" w:rsidRDefault="00ED5DA9" w:rsidP="00ED5DA9">
      <w:pPr>
        <w:pStyle w:val="Prrafodelista"/>
        <w:numPr>
          <w:ilvl w:val="0"/>
          <w:numId w:val="27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AE2DA8">
        <w:rPr>
          <w:rFonts w:ascii="Calibri" w:hAnsi="Calibri" w:cs="Calibri"/>
          <w:b/>
          <w:sz w:val="24"/>
          <w:szCs w:val="24"/>
          <w:lang w:eastAsia="es-ES"/>
        </w:rPr>
        <w:t xml:space="preserve">Arcoiris </w:t>
      </w:r>
      <w:r w:rsidR="00DA4882" w:rsidRPr="00AE2DA8">
        <w:rPr>
          <w:rFonts w:ascii="Calibri" w:hAnsi="Calibri" w:cs="Calibri"/>
          <w:b/>
          <w:sz w:val="24"/>
          <w:szCs w:val="24"/>
          <w:lang w:eastAsia="es-ES"/>
        </w:rPr>
        <w:t>de Globos</w:t>
      </w:r>
    </w:p>
    <w:p w14:paraId="4858D200" w14:textId="77777777" w:rsidR="00101D6A" w:rsidRPr="007F467A" w:rsidRDefault="00101D6A" w:rsidP="00101D6A">
      <w:pPr>
        <w:pStyle w:val="Prrafodelista"/>
        <w:spacing w:after="0" w:line="240" w:lineRule="auto"/>
        <w:ind w:left="770"/>
        <w:rPr>
          <w:rFonts w:ascii="Calibri" w:hAnsi="Calibri" w:cs="Calibri"/>
          <w:b/>
          <w:sz w:val="24"/>
          <w:szCs w:val="24"/>
          <w:lang w:eastAsia="es-ES"/>
        </w:rPr>
      </w:pPr>
    </w:p>
    <w:p w14:paraId="29CA9C0A" w14:textId="13CD5C40" w:rsidR="00101D6A" w:rsidRPr="007F467A" w:rsidRDefault="00101D6A" w:rsidP="00101D6A">
      <w:pPr>
        <w:spacing w:after="0" w:line="240" w:lineRule="auto"/>
        <w:ind w:left="410"/>
        <w:rPr>
          <w:rFonts w:cs="Calibri"/>
          <w:b/>
          <w:sz w:val="24"/>
          <w:szCs w:val="24"/>
          <w:lang w:eastAsia="es-ES"/>
        </w:rPr>
      </w:pPr>
      <w:r w:rsidRPr="007F467A">
        <w:rPr>
          <w:rFonts w:cs="Calibri"/>
          <w:b/>
          <w:sz w:val="24"/>
          <w:szCs w:val="24"/>
          <w:lang w:eastAsia="es-ES"/>
        </w:rPr>
        <w:t xml:space="preserve">Materiales </w:t>
      </w:r>
    </w:p>
    <w:p w14:paraId="466149CD" w14:textId="2963A6D5" w:rsidR="00402A19" w:rsidRPr="007F467A" w:rsidRDefault="00937723" w:rsidP="00402A19">
      <w:pPr>
        <w:pStyle w:val="Prrafodelista"/>
        <w:numPr>
          <w:ilvl w:val="0"/>
          <w:numId w:val="29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>6</w:t>
      </w:r>
      <w:r w:rsidR="00782A40" w:rsidRPr="007F467A">
        <w:rPr>
          <w:rFonts w:ascii="Calibri" w:hAnsi="Calibri" w:cs="Calibri"/>
          <w:sz w:val="24"/>
          <w:szCs w:val="24"/>
          <w:lang w:eastAsia="es-ES"/>
        </w:rPr>
        <w:t xml:space="preserve"> globos tubito 260</w:t>
      </w:r>
      <w:r w:rsidR="005A2C90">
        <w:rPr>
          <w:rFonts w:ascii="Calibri" w:hAnsi="Calibri" w:cs="Calibri"/>
          <w:sz w:val="24"/>
          <w:szCs w:val="24"/>
          <w:lang w:eastAsia="es-ES"/>
        </w:rPr>
        <w:t xml:space="preserve"> surtidos (fucsia</w:t>
      </w:r>
      <w:r w:rsidR="001F72E7" w:rsidRPr="007F467A">
        <w:rPr>
          <w:rFonts w:ascii="Calibri" w:hAnsi="Calibri" w:cs="Calibri"/>
          <w:sz w:val="24"/>
          <w:szCs w:val="24"/>
          <w:lang w:eastAsia="es-ES"/>
        </w:rPr>
        <w:t>, naranja, amarillo, verde lima, azul turquesa y lila)</w:t>
      </w:r>
    </w:p>
    <w:p w14:paraId="33536C15" w14:textId="50A9FA93" w:rsidR="001242C5" w:rsidRPr="007F467A" w:rsidRDefault="00BE1B73" w:rsidP="00402A19">
      <w:pPr>
        <w:pStyle w:val="Prrafodelista"/>
        <w:numPr>
          <w:ilvl w:val="0"/>
          <w:numId w:val="29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>28</w:t>
      </w:r>
      <w:r w:rsidR="001242C5" w:rsidRPr="007F467A">
        <w:rPr>
          <w:rFonts w:ascii="Calibri" w:hAnsi="Calibri" w:cs="Calibri"/>
          <w:sz w:val="24"/>
          <w:szCs w:val="24"/>
          <w:lang w:eastAsia="es-ES"/>
        </w:rPr>
        <w:t xml:space="preserve"> globos R9</w:t>
      </w:r>
      <w:r w:rsidR="00E6200F" w:rsidRPr="007F467A">
        <w:rPr>
          <w:rFonts w:ascii="Calibri" w:hAnsi="Calibri" w:cs="Calibri"/>
          <w:sz w:val="24"/>
          <w:szCs w:val="24"/>
          <w:lang w:eastAsia="es-ES"/>
        </w:rPr>
        <w:t xml:space="preserve"> fashion </w:t>
      </w:r>
      <w:r w:rsidR="001242C5" w:rsidRPr="007F467A">
        <w:rPr>
          <w:rFonts w:ascii="Calibri" w:hAnsi="Calibri" w:cs="Calibri"/>
          <w:sz w:val="24"/>
          <w:szCs w:val="24"/>
          <w:lang w:eastAsia="es-ES"/>
        </w:rPr>
        <w:t xml:space="preserve"> blanco </w:t>
      </w:r>
    </w:p>
    <w:p w14:paraId="3A6AB547" w14:textId="60120751" w:rsidR="001F72E7" w:rsidRPr="007F467A" w:rsidRDefault="00EB04A9" w:rsidP="00402A19">
      <w:pPr>
        <w:pStyle w:val="Prrafodelista"/>
        <w:numPr>
          <w:ilvl w:val="0"/>
          <w:numId w:val="29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>32</w:t>
      </w:r>
      <w:r w:rsidR="001242C5" w:rsidRPr="007F467A">
        <w:rPr>
          <w:rFonts w:ascii="Calibri" w:hAnsi="Calibri" w:cs="Calibri"/>
          <w:sz w:val="24"/>
          <w:szCs w:val="24"/>
          <w:lang w:eastAsia="es-ES"/>
        </w:rPr>
        <w:t xml:space="preserve"> globos R5 </w:t>
      </w:r>
      <w:r w:rsidR="00E6200F" w:rsidRPr="007F467A">
        <w:rPr>
          <w:rFonts w:ascii="Calibri" w:hAnsi="Calibri" w:cs="Calibri"/>
          <w:sz w:val="24"/>
          <w:szCs w:val="24"/>
          <w:lang w:eastAsia="es-ES"/>
        </w:rPr>
        <w:t xml:space="preserve">fashion </w:t>
      </w:r>
      <w:r w:rsidR="001242C5" w:rsidRPr="007F467A">
        <w:rPr>
          <w:rFonts w:ascii="Calibri" w:hAnsi="Calibri" w:cs="Calibri"/>
          <w:sz w:val="24"/>
          <w:szCs w:val="24"/>
          <w:lang w:eastAsia="es-ES"/>
        </w:rPr>
        <w:t>blanco</w:t>
      </w:r>
    </w:p>
    <w:p w14:paraId="3BCBEE72" w14:textId="198760C3" w:rsidR="001B346C" w:rsidRPr="007F467A" w:rsidRDefault="001B346C" w:rsidP="00402A19">
      <w:pPr>
        <w:pStyle w:val="Prrafodelista"/>
        <w:numPr>
          <w:ilvl w:val="0"/>
          <w:numId w:val="29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>2 globos tubito 260 blanco</w:t>
      </w:r>
    </w:p>
    <w:p w14:paraId="75240187" w14:textId="77777777" w:rsidR="000B3659" w:rsidRPr="007F467A" w:rsidRDefault="000B3659" w:rsidP="000B3659">
      <w:pPr>
        <w:pStyle w:val="Prrafodelista"/>
        <w:numPr>
          <w:ilvl w:val="0"/>
          <w:numId w:val="29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Tijeras </w:t>
      </w:r>
    </w:p>
    <w:p w14:paraId="015B9C25" w14:textId="77777777" w:rsidR="000B3659" w:rsidRPr="007F467A" w:rsidRDefault="000B3659" w:rsidP="000B3659">
      <w:pPr>
        <w:pStyle w:val="Prrafodelista"/>
        <w:numPr>
          <w:ilvl w:val="0"/>
          <w:numId w:val="29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Inflador manual o eléctrico </w:t>
      </w:r>
    </w:p>
    <w:p w14:paraId="3281F3E9" w14:textId="77777777" w:rsidR="000B3659" w:rsidRPr="007F467A" w:rsidRDefault="000B3659" w:rsidP="000B3659">
      <w:pPr>
        <w:pStyle w:val="Prrafodelista"/>
        <w:numPr>
          <w:ilvl w:val="0"/>
          <w:numId w:val="29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Cinta adhesiva para globos </w:t>
      </w:r>
    </w:p>
    <w:p w14:paraId="75345EC1" w14:textId="3E76FB87" w:rsidR="000B3659" w:rsidRPr="007F467A" w:rsidRDefault="000B3659" w:rsidP="000B3659">
      <w:pPr>
        <w:pStyle w:val="Prrafodelista"/>
        <w:numPr>
          <w:ilvl w:val="0"/>
          <w:numId w:val="29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>Medidor de globos (Calibrador)</w:t>
      </w:r>
    </w:p>
    <w:p w14:paraId="5B26DB82" w14:textId="63EAA514" w:rsidR="00C86852" w:rsidRPr="007F467A" w:rsidRDefault="00C86852" w:rsidP="002C1810">
      <w:pPr>
        <w:spacing w:after="0" w:line="240" w:lineRule="auto"/>
        <w:rPr>
          <w:rFonts w:cs="Calibri"/>
          <w:b/>
          <w:sz w:val="24"/>
          <w:szCs w:val="24"/>
          <w:lang w:eastAsia="es-ES"/>
        </w:rPr>
      </w:pPr>
    </w:p>
    <w:p w14:paraId="10F8A781" w14:textId="1F361DE2" w:rsidR="002C1810" w:rsidRPr="007F467A" w:rsidRDefault="00474C86" w:rsidP="002C1810">
      <w:pPr>
        <w:pStyle w:val="Prrafodelista"/>
        <w:numPr>
          <w:ilvl w:val="0"/>
          <w:numId w:val="27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7F467A">
        <w:rPr>
          <w:rFonts w:ascii="Calibri" w:hAnsi="Calibri" w:cs="Calibri"/>
          <w:b/>
          <w:sz w:val="24"/>
          <w:szCs w:val="24"/>
          <w:lang w:eastAsia="es-ES"/>
        </w:rPr>
        <w:t>Flor en</w:t>
      </w:r>
      <w:r w:rsidR="00200AEE">
        <w:rPr>
          <w:rFonts w:ascii="Calibri" w:hAnsi="Calibri" w:cs="Calibri"/>
          <w:b/>
          <w:sz w:val="24"/>
          <w:szCs w:val="24"/>
          <w:lang w:eastAsia="es-ES"/>
        </w:rPr>
        <w:t xml:space="preserve"> D</w:t>
      </w:r>
      <w:r w:rsidR="002C1810" w:rsidRPr="007F467A">
        <w:rPr>
          <w:rFonts w:ascii="Calibri" w:hAnsi="Calibri" w:cs="Calibri"/>
          <w:b/>
          <w:sz w:val="24"/>
          <w:szCs w:val="24"/>
          <w:lang w:eastAsia="es-ES"/>
        </w:rPr>
        <w:t xml:space="preserve">istorsión </w:t>
      </w:r>
    </w:p>
    <w:p w14:paraId="6DBDD8A2" w14:textId="77777777" w:rsidR="0078622A" w:rsidRPr="007F467A" w:rsidRDefault="0078622A" w:rsidP="0078622A">
      <w:pPr>
        <w:pStyle w:val="Prrafodelista"/>
        <w:spacing w:after="0" w:line="240" w:lineRule="auto"/>
        <w:ind w:left="770"/>
        <w:rPr>
          <w:rFonts w:ascii="Calibri" w:hAnsi="Calibri" w:cs="Calibri"/>
          <w:b/>
          <w:sz w:val="24"/>
          <w:szCs w:val="24"/>
          <w:lang w:eastAsia="es-ES"/>
        </w:rPr>
      </w:pPr>
    </w:p>
    <w:p w14:paraId="3142ECB9" w14:textId="440422F5" w:rsidR="00101D6A" w:rsidRPr="007F467A" w:rsidRDefault="0078622A" w:rsidP="00101D6A">
      <w:pPr>
        <w:spacing w:after="0" w:line="240" w:lineRule="auto"/>
        <w:rPr>
          <w:rFonts w:cs="Calibri"/>
          <w:b/>
          <w:sz w:val="24"/>
          <w:szCs w:val="24"/>
          <w:lang w:eastAsia="es-ES"/>
        </w:rPr>
      </w:pPr>
      <w:r w:rsidRPr="007F467A">
        <w:rPr>
          <w:rFonts w:cs="Calibri"/>
          <w:b/>
          <w:sz w:val="24"/>
          <w:szCs w:val="24"/>
          <w:lang w:eastAsia="es-ES"/>
        </w:rPr>
        <w:t xml:space="preserve">Materiales </w:t>
      </w:r>
    </w:p>
    <w:p w14:paraId="72DF6B68" w14:textId="2D877A64" w:rsidR="0057373A" w:rsidRPr="007F467A" w:rsidRDefault="00DA0C39" w:rsidP="00EF2C00">
      <w:pPr>
        <w:pStyle w:val="Prrafodelista"/>
        <w:numPr>
          <w:ilvl w:val="0"/>
          <w:numId w:val="30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 xml:space="preserve">8 globos R12 reflex  fucsia </w:t>
      </w:r>
      <w:r w:rsidR="00EF2C00" w:rsidRPr="007F467A">
        <w:rPr>
          <w:rFonts w:ascii="Calibri" w:hAnsi="Calibri" w:cs="Calibri"/>
          <w:sz w:val="24"/>
          <w:szCs w:val="24"/>
          <w:lang w:eastAsia="es-ES"/>
        </w:rPr>
        <w:t xml:space="preserve"> </w:t>
      </w:r>
    </w:p>
    <w:p w14:paraId="2291E496" w14:textId="25ADB729" w:rsidR="00EF2C00" w:rsidRPr="007F467A" w:rsidRDefault="00B52BEA" w:rsidP="00EF2C00">
      <w:pPr>
        <w:pStyle w:val="Prrafodelista"/>
        <w:numPr>
          <w:ilvl w:val="0"/>
          <w:numId w:val="30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>10</w:t>
      </w:r>
      <w:r w:rsidR="00EF2C00" w:rsidRPr="007F467A">
        <w:rPr>
          <w:rFonts w:ascii="Calibri" w:hAnsi="Calibri" w:cs="Calibri"/>
          <w:sz w:val="24"/>
          <w:szCs w:val="24"/>
          <w:lang w:eastAsia="es-ES"/>
        </w:rPr>
        <w:t xml:space="preserve"> globos </w:t>
      </w:r>
      <w:r w:rsidRPr="007F467A">
        <w:rPr>
          <w:rFonts w:ascii="Calibri" w:hAnsi="Calibri" w:cs="Calibri"/>
          <w:sz w:val="24"/>
          <w:szCs w:val="24"/>
          <w:lang w:eastAsia="es-ES"/>
        </w:rPr>
        <w:t xml:space="preserve">tubito 260 </w:t>
      </w:r>
      <w:r w:rsidR="004E4D86" w:rsidRPr="007F467A">
        <w:rPr>
          <w:rFonts w:ascii="Calibri" w:hAnsi="Calibri" w:cs="Calibri"/>
          <w:sz w:val="24"/>
          <w:szCs w:val="24"/>
          <w:lang w:eastAsia="es-ES"/>
        </w:rPr>
        <w:t xml:space="preserve">rosada </w:t>
      </w:r>
      <w:r w:rsidRPr="007F467A">
        <w:rPr>
          <w:rFonts w:ascii="Calibri" w:hAnsi="Calibri" w:cs="Calibri"/>
          <w:sz w:val="24"/>
          <w:szCs w:val="24"/>
          <w:lang w:eastAsia="es-ES"/>
        </w:rPr>
        <w:t xml:space="preserve"> </w:t>
      </w:r>
    </w:p>
    <w:p w14:paraId="5EEA6A08" w14:textId="2A9F609C" w:rsidR="00B52BEA" w:rsidRPr="007F467A" w:rsidRDefault="00B52BEA" w:rsidP="00EF2C00">
      <w:pPr>
        <w:pStyle w:val="Prrafodelista"/>
        <w:numPr>
          <w:ilvl w:val="0"/>
          <w:numId w:val="30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2 </w:t>
      </w:r>
      <w:r w:rsidR="004E4D86" w:rsidRPr="007F467A">
        <w:rPr>
          <w:rFonts w:ascii="Calibri" w:hAnsi="Calibri" w:cs="Calibri"/>
          <w:sz w:val="24"/>
          <w:szCs w:val="24"/>
          <w:lang w:eastAsia="es-ES"/>
        </w:rPr>
        <w:t xml:space="preserve">globos R9 reflex </w:t>
      </w:r>
      <w:r w:rsidR="00EB5817">
        <w:rPr>
          <w:rFonts w:ascii="Calibri" w:hAnsi="Calibri" w:cs="Calibri"/>
          <w:sz w:val="24"/>
          <w:szCs w:val="24"/>
          <w:lang w:eastAsia="es-ES"/>
        </w:rPr>
        <w:t>plata</w:t>
      </w:r>
    </w:p>
    <w:p w14:paraId="2446C175" w14:textId="3CF8359C" w:rsidR="00F92E51" w:rsidRPr="007F467A" w:rsidRDefault="00F92E51" w:rsidP="00EF2C00">
      <w:pPr>
        <w:pStyle w:val="Prrafodelista"/>
        <w:numPr>
          <w:ilvl w:val="0"/>
          <w:numId w:val="30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2 globos tubito </w:t>
      </w:r>
      <w:r w:rsidR="00544D53">
        <w:rPr>
          <w:rFonts w:ascii="Calibri" w:hAnsi="Calibri" w:cs="Calibri"/>
          <w:sz w:val="24"/>
          <w:szCs w:val="24"/>
          <w:lang w:eastAsia="es-ES"/>
        </w:rPr>
        <w:t>dorado</w:t>
      </w:r>
      <w:r w:rsidRPr="007F467A">
        <w:rPr>
          <w:rFonts w:ascii="Calibri" w:hAnsi="Calibri" w:cs="Calibri"/>
          <w:sz w:val="24"/>
          <w:szCs w:val="24"/>
          <w:lang w:eastAsia="es-ES"/>
        </w:rPr>
        <w:t xml:space="preserve"> </w:t>
      </w:r>
    </w:p>
    <w:p w14:paraId="25F79F31" w14:textId="27A2EBBA" w:rsidR="00AF6183" w:rsidRPr="007F467A" w:rsidRDefault="00AF6183" w:rsidP="00EF2C00">
      <w:pPr>
        <w:pStyle w:val="Prrafodelista"/>
        <w:numPr>
          <w:ilvl w:val="0"/>
          <w:numId w:val="30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>1 portaglobo</w:t>
      </w:r>
    </w:p>
    <w:p w14:paraId="15837903" w14:textId="77777777" w:rsidR="00AF6183" w:rsidRPr="007F467A" w:rsidRDefault="00AF6183" w:rsidP="00AF6183">
      <w:pPr>
        <w:pStyle w:val="Prrafodelista"/>
        <w:numPr>
          <w:ilvl w:val="0"/>
          <w:numId w:val="30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Tijeras </w:t>
      </w:r>
    </w:p>
    <w:p w14:paraId="6FC62D9F" w14:textId="77777777" w:rsidR="00AF6183" w:rsidRPr="007F467A" w:rsidRDefault="00AF6183" w:rsidP="00AF6183">
      <w:pPr>
        <w:pStyle w:val="Prrafodelista"/>
        <w:numPr>
          <w:ilvl w:val="0"/>
          <w:numId w:val="30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Inflador manual o eléctrico </w:t>
      </w:r>
    </w:p>
    <w:p w14:paraId="20D11C2F" w14:textId="77777777" w:rsidR="00AF6183" w:rsidRPr="007F467A" w:rsidRDefault="00AF6183" w:rsidP="00AF6183">
      <w:pPr>
        <w:pStyle w:val="Prrafodelista"/>
        <w:numPr>
          <w:ilvl w:val="0"/>
          <w:numId w:val="30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Cinta adhesiva para globos </w:t>
      </w:r>
    </w:p>
    <w:p w14:paraId="5199D1D6" w14:textId="6968D238" w:rsidR="0023080B" w:rsidRDefault="0023080B" w:rsidP="0023080B">
      <w:pPr>
        <w:pStyle w:val="Prrafodelista"/>
        <w:numPr>
          <w:ilvl w:val="0"/>
          <w:numId w:val="30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>Medidor de globos (Calibrador)</w:t>
      </w:r>
    </w:p>
    <w:p w14:paraId="75559CEF" w14:textId="77777777" w:rsidR="0023080B" w:rsidRDefault="0023080B" w:rsidP="0023080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79E8E106" w14:textId="08A2ABED" w:rsidR="0023080B" w:rsidRDefault="009E741C" w:rsidP="0023080B">
      <w:pPr>
        <w:pStyle w:val="Prrafodelista"/>
        <w:numPr>
          <w:ilvl w:val="0"/>
          <w:numId w:val="27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>
        <w:rPr>
          <w:rFonts w:ascii="Calibri" w:hAnsi="Calibri" w:cs="Calibri"/>
          <w:b/>
          <w:sz w:val="24"/>
          <w:szCs w:val="24"/>
          <w:lang w:eastAsia="es-ES"/>
        </w:rPr>
        <w:t>Mariposa en D</w:t>
      </w:r>
      <w:r w:rsidR="0023080B" w:rsidRPr="0023080B">
        <w:rPr>
          <w:rFonts w:ascii="Calibri" w:hAnsi="Calibri" w:cs="Calibri"/>
          <w:b/>
          <w:sz w:val="24"/>
          <w:szCs w:val="24"/>
          <w:lang w:eastAsia="es-ES"/>
        </w:rPr>
        <w:t xml:space="preserve">istorsion </w:t>
      </w:r>
    </w:p>
    <w:p w14:paraId="253385F0" w14:textId="77777777" w:rsidR="00E71FC8" w:rsidRDefault="00E71FC8" w:rsidP="00E71FC8">
      <w:pPr>
        <w:pStyle w:val="Prrafodelista"/>
        <w:spacing w:after="0" w:line="240" w:lineRule="auto"/>
        <w:ind w:left="770"/>
        <w:rPr>
          <w:rFonts w:ascii="Calibri" w:hAnsi="Calibri" w:cs="Calibri"/>
          <w:b/>
          <w:sz w:val="24"/>
          <w:szCs w:val="24"/>
          <w:lang w:eastAsia="es-ES"/>
        </w:rPr>
      </w:pPr>
    </w:p>
    <w:p w14:paraId="08C73AA1" w14:textId="2EF5C280" w:rsidR="0023080B" w:rsidRDefault="00E71FC8" w:rsidP="0023080B">
      <w:pPr>
        <w:spacing w:after="0" w:line="240" w:lineRule="auto"/>
        <w:rPr>
          <w:rFonts w:cs="Calibri"/>
          <w:b/>
          <w:sz w:val="24"/>
          <w:szCs w:val="24"/>
          <w:lang w:eastAsia="es-ES"/>
        </w:rPr>
      </w:pPr>
      <w:r>
        <w:rPr>
          <w:rFonts w:cs="Calibri"/>
          <w:b/>
          <w:sz w:val="24"/>
          <w:szCs w:val="24"/>
          <w:lang w:eastAsia="es-ES"/>
        </w:rPr>
        <w:t xml:space="preserve">Materiales </w:t>
      </w:r>
    </w:p>
    <w:p w14:paraId="73B391E2" w14:textId="482FB557" w:rsidR="0023080B" w:rsidRPr="00CB069E" w:rsidRDefault="0023080B" w:rsidP="0023080B">
      <w:pPr>
        <w:pStyle w:val="Prrafodelista"/>
        <w:numPr>
          <w:ilvl w:val="0"/>
          <w:numId w:val="35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CB069E">
        <w:rPr>
          <w:rFonts w:ascii="Calibri" w:hAnsi="Calibri" w:cs="Calibri"/>
          <w:sz w:val="24"/>
          <w:szCs w:val="24"/>
          <w:lang w:eastAsia="es-ES"/>
        </w:rPr>
        <w:t>8 globos tubito 260 (colores surtidos)</w:t>
      </w:r>
    </w:p>
    <w:p w14:paraId="694C9C5A" w14:textId="16B6FBD2" w:rsidR="0023080B" w:rsidRPr="00CB069E" w:rsidRDefault="000E4973" w:rsidP="0023080B">
      <w:pPr>
        <w:pStyle w:val="Prrafodelista"/>
        <w:numPr>
          <w:ilvl w:val="0"/>
          <w:numId w:val="35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CB069E">
        <w:rPr>
          <w:rFonts w:ascii="Calibri" w:hAnsi="Calibri" w:cs="Calibri"/>
          <w:sz w:val="24"/>
          <w:szCs w:val="24"/>
          <w:lang w:eastAsia="es-ES"/>
        </w:rPr>
        <w:lastRenderedPageBreak/>
        <w:t>2 globos R9</w:t>
      </w:r>
      <w:r w:rsidR="005114A7" w:rsidRPr="00CB069E">
        <w:rPr>
          <w:rFonts w:ascii="Calibri" w:hAnsi="Calibri" w:cs="Calibri"/>
          <w:sz w:val="24"/>
          <w:szCs w:val="24"/>
          <w:lang w:eastAsia="es-ES"/>
        </w:rPr>
        <w:t xml:space="preserve"> fashion lila </w:t>
      </w:r>
    </w:p>
    <w:p w14:paraId="06F288FC" w14:textId="3F6867EA" w:rsidR="005114A7" w:rsidRPr="00CB069E" w:rsidRDefault="005114A7" w:rsidP="0023080B">
      <w:pPr>
        <w:pStyle w:val="Prrafodelista"/>
        <w:numPr>
          <w:ilvl w:val="0"/>
          <w:numId w:val="35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CB069E">
        <w:rPr>
          <w:rFonts w:ascii="Calibri" w:hAnsi="Calibri" w:cs="Calibri"/>
          <w:sz w:val="24"/>
          <w:szCs w:val="24"/>
          <w:lang w:eastAsia="es-ES"/>
        </w:rPr>
        <w:t xml:space="preserve">2 globos R9 fashion </w:t>
      </w:r>
      <w:r w:rsidR="00532A58" w:rsidRPr="00CB069E">
        <w:rPr>
          <w:rFonts w:ascii="Calibri" w:hAnsi="Calibri" w:cs="Calibri"/>
          <w:sz w:val="24"/>
          <w:szCs w:val="24"/>
          <w:lang w:eastAsia="es-ES"/>
        </w:rPr>
        <w:t xml:space="preserve">fucsia </w:t>
      </w:r>
    </w:p>
    <w:p w14:paraId="58003181" w14:textId="1A7806DF" w:rsidR="00F7023F" w:rsidRPr="00CB069E" w:rsidRDefault="00F7023F" w:rsidP="0023080B">
      <w:pPr>
        <w:pStyle w:val="Prrafodelista"/>
        <w:numPr>
          <w:ilvl w:val="0"/>
          <w:numId w:val="35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CB069E">
        <w:rPr>
          <w:rFonts w:ascii="Calibri" w:hAnsi="Calibri" w:cs="Calibri"/>
          <w:sz w:val="24"/>
          <w:szCs w:val="24"/>
          <w:lang w:eastAsia="es-ES"/>
        </w:rPr>
        <w:t>4 globos R5 (colores surtidos)</w:t>
      </w:r>
    </w:p>
    <w:p w14:paraId="6EF5E34E" w14:textId="77777777" w:rsidR="00A21A32" w:rsidRPr="007F467A" w:rsidRDefault="00A21A32" w:rsidP="00A21A32">
      <w:pPr>
        <w:pStyle w:val="Prrafodelista"/>
        <w:numPr>
          <w:ilvl w:val="0"/>
          <w:numId w:val="35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Tijeras </w:t>
      </w:r>
    </w:p>
    <w:p w14:paraId="6A1E072B" w14:textId="77777777" w:rsidR="00A21A32" w:rsidRPr="007F467A" w:rsidRDefault="00A21A32" w:rsidP="00A21A32">
      <w:pPr>
        <w:pStyle w:val="Prrafodelista"/>
        <w:numPr>
          <w:ilvl w:val="0"/>
          <w:numId w:val="35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Inflador manual o eléctrico </w:t>
      </w:r>
    </w:p>
    <w:p w14:paraId="1D05E2C0" w14:textId="77777777" w:rsidR="00A21A32" w:rsidRPr="007F467A" w:rsidRDefault="00A21A32" w:rsidP="00A21A32">
      <w:pPr>
        <w:pStyle w:val="Prrafodelista"/>
        <w:numPr>
          <w:ilvl w:val="0"/>
          <w:numId w:val="35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Cinta adhesiva para globos </w:t>
      </w:r>
    </w:p>
    <w:p w14:paraId="05D8A955" w14:textId="77777777" w:rsidR="00A21A32" w:rsidRDefault="00A21A32" w:rsidP="00A21A32">
      <w:pPr>
        <w:pStyle w:val="Prrafodelista"/>
        <w:numPr>
          <w:ilvl w:val="0"/>
          <w:numId w:val="35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>Medidor de globos (Calibrador)</w:t>
      </w:r>
    </w:p>
    <w:p w14:paraId="116A1259" w14:textId="77777777" w:rsidR="0023080B" w:rsidRPr="0023080B" w:rsidRDefault="0023080B" w:rsidP="0023080B">
      <w:pPr>
        <w:spacing w:after="0" w:line="240" w:lineRule="auto"/>
        <w:rPr>
          <w:rFonts w:cs="Calibri"/>
          <w:b/>
          <w:sz w:val="24"/>
          <w:szCs w:val="24"/>
          <w:lang w:eastAsia="es-ES"/>
        </w:rPr>
      </w:pPr>
    </w:p>
    <w:p w14:paraId="0DBD4F5B" w14:textId="382737E7" w:rsidR="009E563B" w:rsidRPr="007F467A" w:rsidRDefault="009E563B" w:rsidP="00E01D1C">
      <w:pPr>
        <w:pStyle w:val="Prrafodelista"/>
        <w:numPr>
          <w:ilvl w:val="0"/>
          <w:numId w:val="27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7F467A">
        <w:rPr>
          <w:rFonts w:ascii="Calibri" w:hAnsi="Calibri" w:cs="Calibri"/>
          <w:b/>
          <w:sz w:val="24"/>
          <w:szCs w:val="24"/>
          <w:lang w:eastAsia="es-ES"/>
        </w:rPr>
        <w:t xml:space="preserve">Flor Girasol </w:t>
      </w:r>
      <w:r w:rsidR="0053098C" w:rsidRPr="007F467A">
        <w:rPr>
          <w:rFonts w:ascii="Calibri" w:hAnsi="Calibri" w:cs="Calibri"/>
          <w:b/>
          <w:sz w:val="24"/>
          <w:szCs w:val="24"/>
          <w:lang w:eastAsia="es-ES"/>
        </w:rPr>
        <w:t>/Sol</w:t>
      </w:r>
    </w:p>
    <w:p w14:paraId="5436B4C6" w14:textId="77777777" w:rsidR="009E563B" w:rsidRPr="007F467A" w:rsidRDefault="009E563B" w:rsidP="009E563B">
      <w:pPr>
        <w:spacing w:after="0" w:line="240" w:lineRule="auto"/>
        <w:rPr>
          <w:rFonts w:cs="Calibri"/>
          <w:b/>
          <w:sz w:val="24"/>
          <w:szCs w:val="24"/>
          <w:lang w:eastAsia="es-ES"/>
        </w:rPr>
      </w:pPr>
    </w:p>
    <w:p w14:paraId="5779357C" w14:textId="6005A924" w:rsidR="009E563B" w:rsidRPr="007F467A" w:rsidRDefault="009E563B" w:rsidP="009E563B">
      <w:pPr>
        <w:spacing w:after="0" w:line="240" w:lineRule="auto"/>
        <w:rPr>
          <w:rFonts w:cs="Calibri"/>
          <w:b/>
          <w:sz w:val="24"/>
          <w:szCs w:val="24"/>
          <w:lang w:eastAsia="es-ES"/>
        </w:rPr>
      </w:pPr>
      <w:r w:rsidRPr="007F467A">
        <w:rPr>
          <w:rFonts w:cs="Calibri"/>
          <w:b/>
          <w:sz w:val="24"/>
          <w:szCs w:val="24"/>
          <w:lang w:eastAsia="es-ES"/>
        </w:rPr>
        <w:t xml:space="preserve">Materiales </w:t>
      </w:r>
    </w:p>
    <w:p w14:paraId="3A3BAAED" w14:textId="7F536CCF" w:rsidR="007B5B59" w:rsidRPr="007F467A" w:rsidRDefault="00764EF0" w:rsidP="009E563B">
      <w:pPr>
        <w:pStyle w:val="Prrafodelista"/>
        <w:numPr>
          <w:ilvl w:val="0"/>
          <w:numId w:val="32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1 globo R18 </w:t>
      </w:r>
      <w:r w:rsidR="00527ABA" w:rsidRPr="007F467A">
        <w:rPr>
          <w:rFonts w:ascii="Calibri" w:hAnsi="Calibri" w:cs="Calibri"/>
          <w:sz w:val="24"/>
          <w:szCs w:val="24"/>
          <w:lang w:eastAsia="es-ES"/>
        </w:rPr>
        <w:t xml:space="preserve">fashion </w:t>
      </w:r>
      <w:r w:rsidRPr="007F467A">
        <w:rPr>
          <w:rFonts w:ascii="Calibri" w:hAnsi="Calibri" w:cs="Calibri"/>
          <w:sz w:val="24"/>
          <w:szCs w:val="24"/>
          <w:lang w:eastAsia="es-ES"/>
        </w:rPr>
        <w:t>amarillo</w:t>
      </w:r>
    </w:p>
    <w:p w14:paraId="57F2E17B" w14:textId="21CEF978" w:rsidR="00764EF0" w:rsidRPr="007F467A" w:rsidRDefault="00BA22DC" w:rsidP="009E563B">
      <w:pPr>
        <w:pStyle w:val="Prrafodelista"/>
        <w:numPr>
          <w:ilvl w:val="0"/>
          <w:numId w:val="32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>1 globo tubito 260 amarillo</w:t>
      </w:r>
    </w:p>
    <w:p w14:paraId="11286F9D" w14:textId="65E68678" w:rsidR="00DF0568" w:rsidRPr="007F467A" w:rsidRDefault="00527ABA" w:rsidP="009E563B">
      <w:pPr>
        <w:pStyle w:val="Prrafodelista"/>
        <w:numPr>
          <w:ilvl w:val="0"/>
          <w:numId w:val="32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>26</w:t>
      </w:r>
      <w:r w:rsidR="00DF0568" w:rsidRPr="007F467A">
        <w:rPr>
          <w:rFonts w:ascii="Calibri" w:hAnsi="Calibri" w:cs="Calibri"/>
          <w:sz w:val="24"/>
          <w:szCs w:val="24"/>
          <w:lang w:eastAsia="es-ES"/>
        </w:rPr>
        <w:t xml:space="preserve"> globos </w:t>
      </w:r>
      <w:r w:rsidRPr="007F467A">
        <w:rPr>
          <w:rFonts w:ascii="Calibri" w:hAnsi="Calibri" w:cs="Calibri"/>
          <w:sz w:val="24"/>
          <w:szCs w:val="24"/>
          <w:lang w:eastAsia="es-ES"/>
        </w:rPr>
        <w:t xml:space="preserve">R5 fashion </w:t>
      </w:r>
      <w:r w:rsidR="000B0384" w:rsidRPr="007F467A">
        <w:rPr>
          <w:rFonts w:ascii="Calibri" w:hAnsi="Calibri" w:cs="Calibri"/>
          <w:sz w:val="24"/>
          <w:szCs w:val="24"/>
          <w:lang w:eastAsia="es-ES"/>
        </w:rPr>
        <w:t xml:space="preserve">naranja </w:t>
      </w:r>
    </w:p>
    <w:p w14:paraId="757D067F" w14:textId="241B8AFB" w:rsidR="000B0384" w:rsidRPr="007F467A" w:rsidRDefault="000B0384" w:rsidP="009E563B">
      <w:pPr>
        <w:pStyle w:val="Prrafodelista"/>
        <w:numPr>
          <w:ilvl w:val="0"/>
          <w:numId w:val="32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13 globos R5 </w:t>
      </w:r>
      <w:r w:rsidR="0029479D" w:rsidRPr="007F467A">
        <w:rPr>
          <w:rFonts w:ascii="Calibri" w:hAnsi="Calibri" w:cs="Calibri"/>
          <w:sz w:val="24"/>
          <w:szCs w:val="24"/>
          <w:lang w:eastAsia="es-ES"/>
        </w:rPr>
        <w:t xml:space="preserve">fashion amarillo </w:t>
      </w:r>
    </w:p>
    <w:p w14:paraId="155E4619" w14:textId="77777777" w:rsidR="005533B4" w:rsidRPr="007F467A" w:rsidRDefault="005533B4" w:rsidP="005533B4">
      <w:pPr>
        <w:pStyle w:val="Prrafodelista"/>
        <w:numPr>
          <w:ilvl w:val="0"/>
          <w:numId w:val="32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Tijeras </w:t>
      </w:r>
    </w:p>
    <w:p w14:paraId="5CB3F084" w14:textId="77777777" w:rsidR="005533B4" w:rsidRPr="007F467A" w:rsidRDefault="005533B4" w:rsidP="005533B4">
      <w:pPr>
        <w:pStyle w:val="Prrafodelista"/>
        <w:numPr>
          <w:ilvl w:val="0"/>
          <w:numId w:val="32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Inflador manual o eléctrico </w:t>
      </w:r>
    </w:p>
    <w:p w14:paraId="02208ADE" w14:textId="4F832D41" w:rsidR="005533B4" w:rsidRPr="007F467A" w:rsidRDefault="0005502D" w:rsidP="005533B4">
      <w:pPr>
        <w:pStyle w:val="Prrafodelista"/>
        <w:numPr>
          <w:ilvl w:val="0"/>
          <w:numId w:val="32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>Medidor de globos (Calibrador)</w:t>
      </w:r>
    </w:p>
    <w:p w14:paraId="7EC1C419" w14:textId="77777777" w:rsidR="00326A9B" w:rsidRPr="007F467A" w:rsidRDefault="00326A9B" w:rsidP="00326A9B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57A8AE1D" w14:textId="4B770EF1" w:rsidR="00326A9B" w:rsidRPr="007F467A" w:rsidRDefault="00EE6B58" w:rsidP="00E01D1C">
      <w:pPr>
        <w:pStyle w:val="Prrafodelista"/>
        <w:numPr>
          <w:ilvl w:val="0"/>
          <w:numId w:val="27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7F467A">
        <w:rPr>
          <w:rFonts w:ascii="Calibri" w:hAnsi="Calibri" w:cs="Calibri"/>
          <w:b/>
          <w:sz w:val="24"/>
          <w:szCs w:val="24"/>
          <w:lang w:eastAsia="es-ES"/>
        </w:rPr>
        <w:t xml:space="preserve">Columna </w:t>
      </w:r>
      <w:r w:rsidR="0045410D" w:rsidRPr="007F467A">
        <w:rPr>
          <w:rFonts w:ascii="Calibri" w:hAnsi="Calibri" w:cs="Calibri"/>
          <w:b/>
          <w:sz w:val="24"/>
          <w:szCs w:val="24"/>
          <w:lang w:eastAsia="es-ES"/>
        </w:rPr>
        <w:t xml:space="preserve">Espiral </w:t>
      </w:r>
    </w:p>
    <w:p w14:paraId="6568EA06" w14:textId="77777777" w:rsidR="00E01D1C" w:rsidRPr="007F467A" w:rsidRDefault="00E01D1C">
      <w:pPr>
        <w:spacing w:after="0" w:line="240" w:lineRule="auto"/>
        <w:rPr>
          <w:rFonts w:cs="Calibri"/>
          <w:b/>
          <w:sz w:val="24"/>
          <w:szCs w:val="24"/>
          <w:lang w:eastAsia="es-ES"/>
        </w:rPr>
      </w:pPr>
    </w:p>
    <w:p w14:paraId="76B40821" w14:textId="1A5ABF7C" w:rsidR="00F2688B" w:rsidRPr="007F467A" w:rsidRDefault="00E01D1C">
      <w:pPr>
        <w:spacing w:after="0" w:line="240" w:lineRule="auto"/>
        <w:rPr>
          <w:rFonts w:cs="Calibri"/>
          <w:b/>
          <w:sz w:val="24"/>
          <w:szCs w:val="24"/>
          <w:lang w:eastAsia="es-ES"/>
        </w:rPr>
      </w:pPr>
      <w:r w:rsidRPr="007F467A">
        <w:rPr>
          <w:rFonts w:cs="Calibri"/>
          <w:b/>
          <w:sz w:val="24"/>
          <w:szCs w:val="24"/>
          <w:lang w:eastAsia="es-ES"/>
        </w:rPr>
        <w:t xml:space="preserve">Materiales </w:t>
      </w:r>
    </w:p>
    <w:p w14:paraId="65C03915" w14:textId="31040665" w:rsidR="00E01D1C" w:rsidRPr="007F467A" w:rsidRDefault="00E01D1C" w:rsidP="00E01D1C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>12 globos R9 fashion rojo</w:t>
      </w:r>
    </w:p>
    <w:p w14:paraId="47DB2BBF" w14:textId="39B33D13" w:rsidR="00E01D1C" w:rsidRPr="007F467A" w:rsidRDefault="006C58B4" w:rsidP="00E01D1C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>12 globos R9 fashion blanco</w:t>
      </w:r>
    </w:p>
    <w:p w14:paraId="5CCAE13F" w14:textId="5B3EC46B" w:rsidR="00E01D1C" w:rsidRPr="007F467A" w:rsidRDefault="00F4465D" w:rsidP="00E01D1C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>6 globos R9 fashion rosado</w:t>
      </w:r>
    </w:p>
    <w:p w14:paraId="78098CF0" w14:textId="0DA33ADF" w:rsidR="00F4465D" w:rsidRPr="007F467A" w:rsidRDefault="009D5279" w:rsidP="00E01D1C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6 globos R12 fashion </w:t>
      </w:r>
      <w:r w:rsidR="00417B1A" w:rsidRPr="007F467A">
        <w:rPr>
          <w:rFonts w:ascii="Calibri" w:hAnsi="Calibri" w:cs="Calibri"/>
          <w:sz w:val="24"/>
          <w:szCs w:val="24"/>
          <w:lang w:eastAsia="es-ES"/>
        </w:rPr>
        <w:t>rojo</w:t>
      </w:r>
    </w:p>
    <w:p w14:paraId="5AD08C4D" w14:textId="4F26EA67" w:rsidR="00417B1A" w:rsidRPr="007F467A" w:rsidRDefault="00417B1A" w:rsidP="00E01D1C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6 globos R12 fashion blanco </w:t>
      </w:r>
    </w:p>
    <w:p w14:paraId="4A1628C5" w14:textId="1DD09129" w:rsidR="00417B1A" w:rsidRPr="007F467A" w:rsidRDefault="00417B1A" w:rsidP="00E01D1C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>3 globos R12 fashion rosado</w:t>
      </w:r>
    </w:p>
    <w:p w14:paraId="22FB4D48" w14:textId="09C2F664" w:rsidR="00417B1A" w:rsidRPr="007F467A" w:rsidRDefault="008C5750" w:rsidP="00E01D1C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12 globos R5 fashion rojo </w:t>
      </w:r>
    </w:p>
    <w:p w14:paraId="5B7DEF6F" w14:textId="41D8ED7F" w:rsidR="008C5750" w:rsidRPr="007F467A" w:rsidRDefault="008C5750" w:rsidP="00E01D1C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12 globos R5 fashion blanco </w:t>
      </w:r>
    </w:p>
    <w:p w14:paraId="77819909" w14:textId="28935954" w:rsidR="008C5750" w:rsidRPr="007F467A" w:rsidRDefault="008C5750" w:rsidP="00E01D1C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6  globos R5 fashion rosado </w:t>
      </w:r>
    </w:p>
    <w:p w14:paraId="60EABE4C" w14:textId="37D6BEB0" w:rsidR="008C5750" w:rsidRPr="007F467A" w:rsidRDefault="008C5750" w:rsidP="00E01D1C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3 globos tubito 260 rojo </w:t>
      </w:r>
    </w:p>
    <w:p w14:paraId="5CEF73D0" w14:textId="6138E2E8" w:rsidR="00B36152" w:rsidRPr="007F467A" w:rsidRDefault="00B36152" w:rsidP="00E01D1C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1 globo R18 o 20 </w:t>
      </w:r>
      <w:r w:rsidR="009B3857" w:rsidRPr="007F467A">
        <w:rPr>
          <w:rFonts w:ascii="Calibri" w:hAnsi="Calibri" w:cs="Calibri"/>
          <w:sz w:val="24"/>
          <w:szCs w:val="24"/>
          <w:lang w:eastAsia="es-ES"/>
        </w:rPr>
        <w:t xml:space="preserve">burbujas </w:t>
      </w:r>
    </w:p>
    <w:p w14:paraId="1B795E01" w14:textId="6F483137" w:rsidR="006E17FB" w:rsidRPr="007F467A" w:rsidRDefault="00EE28CE" w:rsidP="00E01D1C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 xml:space="preserve">1 globo R40 </w:t>
      </w:r>
      <w:r w:rsidR="006E17FB" w:rsidRPr="007F467A">
        <w:rPr>
          <w:rFonts w:ascii="Calibri" w:hAnsi="Calibri" w:cs="Calibri"/>
          <w:sz w:val="24"/>
          <w:szCs w:val="24"/>
          <w:lang w:eastAsia="es-ES"/>
        </w:rPr>
        <w:t>fashion rojo</w:t>
      </w:r>
    </w:p>
    <w:p w14:paraId="272729C3" w14:textId="66B2CD06" w:rsidR="00907479" w:rsidRPr="007F467A" w:rsidRDefault="009B3857" w:rsidP="009B3857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Stickers – frase personalizada </w:t>
      </w:r>
      <w:r w:rsidR="00907479" w:rsidRPr="007F467A">
        <w:rPr>
          <w:rFonts w:ascii="Calibri" w:hAnsi="Calibri" w:cs="Calibri"/>
          <w:sz w:val="24"/>
          <w:szCs w:val="24"/>
          <w:lang w:eastAsia="es-ES"/>
        </w:rPr>
        <w:t xml:space="preserve">de amor y amistad </w:t>
      </w:r>
      <w:r w:rsidRPr="007F467A">
        <w:rPr>
          <w:rFonts w:ascii="Calibri" w:hAnsi="Calibri" w:cs="Calibri"/>
          <w:sz w:val="24"/>
          <w:szCs w:val="24"/>
          <w:lang w:eastAsia="es-ES"/>
        </w:rPr>
        <w:t>para globo burbuja</w:t>
      </w:r>
      <w:r w:rsidR="006D3C5C" w:rsidRPr="007F467A">
        <w:rPr>
          <w:rFonts w:ascii="Calibri" w:hAnsi="Calibri" w:cs="Calibri"/>
          <w:sz w:val="24"/>
          <w:szCs w:val="24"/>
          <w:lang w:eastAsia="es-ES"/>
        </w:rPr>
        <w:t xml:space="preserve"> (Color blanca)</w:t>
      </w:r>
    </w:p>
    <w:p w14:paraId="6775FFA6" w14:textId="77777777" w:rsidR="001708B7" w:rsidRPr="007F467A" w:rsidRDefault="009B3857" w:rsidP="001708B7">
      <w:pPr>
        <w:pStyle w:val="Prrafodelista"/>
        <w:numPr>
          <w:ilvl w:val="0"/>
          <w:numId w:val="29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 </w:t>
      </w:r>
      <w:r w:rsidR="001708B7" w:rsidRPr="007F467A">
        <w:rPr>
          <w:rFonts w:ascii="Calibri" w:hAnsi="Calibri" w:cs="Calibri"/>
          <w:sz w:val="24"/>
          <w:szCs w:val="24"/>
          <w:lang w:eastAsia="es-ES"/>
        </w:rPr>
        <w:t xml:space="preserve">Tijeras </w:t>
      </w:r>
    </w:p>
    <w:p w14:paraId="34DD6A2F" w14:textId="77777777" w:rsidR="001708B7" w:rsidRPr="007F467A" w:rsidRDefault="001708B7" w:rsidP="001708B7">
      <w:pPr>
        <w:pStyle w:val="Prrafodelista"/>
        <w:numPr>
          <w:ilvl w:val="0"/>
          <w:numId w:val="29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Inflador manual o eléctrico </w:t>
      </w:r>
    </w:p>
    <w:p w14:paraId="2D3F4F9D" w14:textId="04953EFD" w:rsidR="001708B7" w:rsidRPr="007F467A" w:rsidRDefault="001708B7" w:rsidP="001708B7">
      <w:pPr>
        <w:pStyle w:val="Prrafodelista"/>
        <w:numPr>
          <w:ilvl w:val="0"/>
          <w:numId w:val="29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 xml:space="preserve">Cinta adhesiva para globos </w:t>
      </w:r>
    </w:p>
    <w:p w14:paraId="4CAF2234" w14:textId="5FD45391" w:rsidR="009B3857" w:rsidRDefault="001708B7" w:rsidP="001708B7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7F467A">
        <w:rPr>
          <w:rFonts w:ascii="Calibri" w:hAnsi="Calibri" w:cs="Calibri"/>
          <w:sz w:val="24"/>
          <w:szCs w:val="24"/>
          <w:lang w:eastAsia="es-ES"/>
        </w:rPr>
        <w:t>Medidor de globos (Calibrador)</w:t>
      </w:r>
    </w:p>
    <w:p w14:paraId="01C32376" w14:textId="332FAE7A" w:rsidR="00EF0641" w:rsidRDefault="00EF0641" w:rsidP="00EF0641">
      <w:pPr>
        <w:pStyle w:val="Prrafodelista"/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</w:p>
    <w:p w14:paraId="1C02B021" w14:textId="05CA5679" w:rsidR="00EF0641" w:rsidRDefault="00574E74" w:rsidP="00EF0641">
      <w:pPr>
        <w:pStyle w:val="Prrafodelista"/>
        <w:numPr>
          <w:ilvl w:val="0"/>
          <w:numId w:val="27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>
        <w:rPr>
          <w:rFonts w:ascii="Calibri" w:hAnsi="Calibri" w:cs="Calibri"/>
          <w:b/>
          <w:sz w:val="24"/>
          <w:szCs w:val="24"/>
          <w:lang w:eastAsia="es-ES"/>
        </w:rPr>
        <w:t xml:space="preserve">Decoración en Globos Navidad </w:t>
      </w:r>
    </w:p>
    <w:p w14:paraId="111A71AE" w14:textId="77777777" w:rsidR="00394DE5" w:rsidRDefault="00394DE5" w:rsidP="00394DE5">
      <w:pPr>
        <w:pStyle w:val="Prrafodelista"/>
        <w:spacing w:after="0" w:line="240" w:lineRule="auto"/>
        <w:ind w:left="770"/>
        <w:rPr>
          <w:rFonts w:ascii="Calibri" w:hAnsi="Calibri" w:cs="Calibri"/>
          <w:b/>
          <w:sz w:val="24"/>
          <w:szCs w:val="24"/>
          <w:lang w:eastAsia="es-ES"/>
        </w:rPr>
      </w:pPr>
    </w:p>
    <w:p w14:paraId="14E5BF15" w14:textId="68E27605" w:rsidR="00FF40D7" w:rsidRPr="005B41C7" w:rsidRDefault="00FF40D7" w:rsidP="00FF40D7">
      <w:pPr>
        <w:spacing w:after="0" w:line="240" w:lineRule="auto"/>
        <w:ind w:left="410"/>
        <w:rPr>
          <w:rFonts w:cs="Calibri"/>
          <w:b/>
          <w:sz w:val="24"/>
          <w:szCs w:val="24"/>
          <w:lang w:eastAsia="es-ES"/>
        </w:rPr>
      </w:pPr>
      <w:r w:rsidRPr="005B41C7">
        <w:rPr>
          <w:rFonts w:cs="Calibri"/>
          <w:b/>
          <w:sz w:val="24"/>
          <w:szCs w:val="24"/>
          <w:lang w:eastAsia="es-ES"/>
        </w:rPr>
        <w:lastRenderedPageBreak/>
        <w:t xml:space="preserve">Materiales </w:t>
      </w:r>
    </w:p>
    <w:p w14:paraId="4CD3AC9B" w14:textId="6EA80CA3" w:rsidR="0055650B" w:rsidRDefault="00805F07" w:rsidP="00EF0641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5B41C7">
        <w:rPr>
          <w:rFonts w:ascii="Calibri" w:hAnsi="Calibri" w:cs="Calibri"/>
          <w:sz w:val="24"/>
          <w:szCs w:val="24"/>
          <w:lang w:eastAsia="es-ES"/>
        </w:rPr>
        <w:t>1</w:t>
      </w:r>
      <w:r w:rsidR="0055650B">
        <w:rPr>
          <w:rFonts w:ascii="Calibri" w:hAnsi="Calibri" w:cs="Calibri"/>
          <w:sz w:val="24"/>
          <w:szCs w:val="24"/>
          <w:lang w:eastAsia="es-ES"/>
        </w:rPr>
        <w:t xml:space="preserve"> paquete x 50 fashion R9 rojo o verde selva </w:t>
      </w:r>
    </w:p>
    <w:p w14:paraId="3826923E" w14:textId="3FF9AE38" w:rsidR="0055650B" w:rsidRDefault="0055650B" w:rsidP="00EF0641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 xml:space="preserve">1 paquete x 50 fashion R12 rojo o verde selva </w:t>
      </w:r>
    </w:p>
    <w:p w14:paraId="689D6E7C" w14:textId="7ACC8E49" w:rsidR="0055650B" w:rsidRDefault="0055650B" w:rsidP="00EF0641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 xml:space="preserve">1 paquete x 50 fashion R5 reflex dorada </w:t>
      </w:r>
    </w:p>
    <w:p w14:paraId="68F5193D" w14:textId="1DD61673" w:rsidR="00574E74" w:rsidRDefault="00574E74" w:rsidP="00EF0641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>2 globos R9 reflex dorado</w:t>
      </w:r>
    </w:p>
    <w:p w14:paraId="3CC1618C" w14:textId="30A05B37" w:rsidR="005A1002" w:rsidRDefault="00785CC4" w:rsidP="00EF0641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 xml:space="preserve">1 estrella de puntas metalizada </w:t>
      </w:r>
      <w:r w:rsidR="00D02872">
        <w:rPr>
          <w:rFonts w:ascii="Calibri" w:hAnsi="Calibri" w:cs="Calibri"/>
          <w:sz w:val="24"/>
          <w:szCs w:val="24"/>
          <w:lang w:eastAsia="es-ES"/>
        </w:rPr>
        <w:t xml:space="preserve">de 24 pulgadas </w:t>
      </w:r>
    </w:p>
    <w:p w14:paraId="61C80988" w14:textId="235C71B4" w:rsidR="005A1002" w:rsidRDefault="00F979B3" w:rsidP="00EF0641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>12</w:t>
      </w:r>
      <w:r w:rsidR="006B47A1">
        <w:rPr>
          <w:rFonts w:ascii="Calibri" w:hAnsi="Calibri" w:cs="Calibri"/>
          <w:sz w:val="24"/>
          <w:szCs w:val="24"/>
          <w:lang w:eastAsia="es-ES"/>
        </w:rPr>
        <w:t xml:space="preserve"> globos 260 tubito réflex plata o dorada </w:t>
      </w:r>
    </w:p>
    <w:p w14:paraId="739781C9" w14:textId="12B3ACAC" w:rsidR="00DC48E0" w:rsidRPr="00562EC2" w:rsidRDefault="00F979B3" w:rsidP="00562EC2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 xml:space="preserve">2 globos R24 reflex plata </w:t>
      </w:r>
    </w:p>
    <w:p w14:paraId="0FFFCF21" w14:textId="77777777" w:rsidR="00FF40D7" w:rsidRPr="005B41C7" w:rsidRDefault="00FF40D7" w:rsidP="00FF40D7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5B41C7">
        <w:rPr>
          <w:rFonts w:ascii="Calibri" w:hAnsi="Calibri" w:cs="Calibri"/>
          <w:sz w:val="24"/>
          <w:szCs w:val="24"/>
          <w:lang w:eastAsia="es-ES"/>
        </w:rPr>
        <w:t xml:space="preserve">Tijeras </w:t>
      </w:r>
    </w:p>
    <w:p w14:paraId="63B9E3A0" w14:textId="77777777" w:rsidR="00FF40D7" w:rsidRPr="005B41C7" w:rsidRDefault="00FF40D7" w:rsidP="00FF40D7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5B41C7">
        <w:rPr>
          <w:rFonts w:ascii="Calibri" w:hAnsi="Calibri" w:cs="Calibri"/>
          <w:sz w:val="24"/>
          <w:szCs w:val="24"/>
          <w:lang w:eastAsia="es-ES"/>
        </w:rPr>
        <w:t xml:space="preserve">Inflador manual o eléctrico </w:t>
      </w:r>
    </w:p>
    <w:p w14:paraId="109415D3" w14:textId="77777777" w:rsidR="00FF40D7" w:rsidRPr="005B41C7" w:rsidRDefault="00FF40D7" w:rsidP="00FF40D7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5B41C7">
        <w:rPr>
          <w:rFonts w:ascii="Calibri" w:hAnsi="Calibri" w:cs="Calibri"/>
          <w:sz w:val="24"/>
          <w:szCs w:val="24"/>
          <w:lang w:eastAsia="es-ES"/>
        </w:rPr>
        <w:t xml:space="preserve">Cinta adhesiva para globos </w:t>
      </w:r>
    </w:p>
    <w:p w14:paraId="01FF9E89" w14:textId="573CA86A" w:rsidR="0013701C" w:rsidRDefault="00FF40D7" w:rsidP="0013701C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5B41C7">
        <w:rPr>
          <w:rFonts w:ascii="Calibri" w:hAnsi="Calibri" w:cs="Calibri"/>
          <w:sz w:val="24"/>
          <w:szCs w:val="24"/>
          <w:lang w:eastAsia="es-ES"/>
        </w:rPr>
        <w:t>Medidor de globos (Calibrador)</w:t>
      </w:r>
    </w:p>
    <w:p w14:paraId="0884CBF8" w14:textId="77777777" w:rsidR="00394DE5" w:rsidRDefault="00394DE5" w:rsidP="00394DE5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3D6D6762" w14:textId="76DA0282" w:rsidR="00394DE5" w:rsidRDefault="00574E74" w:rsidP="00394DE5">
      <w:pPr>
        <w:pStyle w:val="Prrafodelista"/>
        <w:numPr>
          <w:ilvl w:val="0"/>
          <w:numId w:val="27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>
        <w:rPr>
          <w:rFonts w:ascii="Calibri" w:hAnsi="Calibri" w:cs="Calibri"/>
          <w:b/>
          <w:sz w:val="24"/>
          <w:szCs w:val="24"/>
          <w:lang w:eastAsia="es-ES"/>
        </w:rPr>
        <w:t>Torre Grado</w:t>
      </w:r>
      <w:r w:rsidR="00394DE5">
        <w:rPr>
          <w:rFonts w:ascii="Calibri" w:hAnsi="Calibri" w:cs="Calibri"/>
          <w:b/>
          <w:sz w:val="24"/>
          <w:szCs w:val="24"/>
          <w:lang w:eastAsia="es-ES"/>
        </w:rPr>
        <w:t xml:space="preserve"> </w:t>
      </w:r>
    </w:p>
    <w:p w14:paraId="2923FE42" w14:textId="77777777" w:rsidR="00394DE5" w:rsidRPr="009B1B44" w:rsidRDefault="00394DE5" w:rsidP="00394DE5">
      <w:pPr>
        <w:spacing w:after="0" w:line="240" w:lineRule="auto"/>
        <w:ind w:left="410"/>
        <w:rPr>
          <w:rFonts w:cs="Calibri"/>
          <w:b/>
          <w:sz w:val="24"/>
          <w:szCs w:val="24"/>
          <w:lang w:eastAsia="es-ES"/>
        </w:rPr>
      </w:pPr>
    </w:p>
    <w:p w14:paraId="64DDF3C7" w14:textId="77777777" w:rsidR="00394DE5" w:rsidRPr="005B41C7" w:rsidRDefault="00394DE5" w:rsidP="00394DE5">
      <w:pPr>
        <w:spacing w:after="0" w:line="240" w:lineRule="auto"/>
        <w:ind w:left="410"/>
        <w:rPr>
          <w:rFonts w:cs="Calibri"/>
          <w:b/>
          <w:sz w:val="24"/>
          <w:szCs w:val="24"/>
          <w:lang w:eastAsia="es-ES"/>
        </w:rPr>
      </w:pPr>
      <w:r w:rsidRPr="005B41C7">
        <w:rPr>
          <w:rFonts w:cs="Calibri"/>
          <w:b/>
          <w:sz w:val="24"/>
          <w:szCs w:val="24"/>
          <w:lang w:eastAsia="es-ES"/>
        </w:rPr>
        <w:t xml:space="preserve">Materiales </w:t>
      </w:r>
    </w:p>
    <w:p w14:paraId="31DE1646" w14:textId="77777777" w:rsidR="00394DE5" w:rsidRPr="005B41C7" w:rsidRDefault="00394DE5" w:rsidP="00394DE5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5B41C7">
        <w:rPr>
          <w:rFonts w:ascii="Calibri" w:hAnsi="Calibri" w:cs="Calibri"/>
          <w:sz w:val="24"/>
          <w:szCs w:val="24"/>
          <w:lang w:eastAsia="es-ES"/>
        </w:rPr>
        <w:t xml:space="preserve">10 globos réflex R12 dorado </w:t>
      </w:r>
      <w:r>
        <w:rPr>
          <w:rFonts w:ascii="Calibri" w:hAnsi="Calibri" w:cs="Calibri"/>
          <w:sz w:val="24"/>
          <w:szCs w:val="24"/>
          <w:lang w:eastAsia="es-ES"/>
        </w:rPr>
        <w:t xml:space="preserve">o *azul* </w:t>
      </w:r>
    </w:p>
    <w:p w14:paraId="3009545F" w14:textId="77777777" w:rsidR="00394DE5" w:rsidRPr="005B41C7" w:rsidRDefault="00394DE5" w:rsidP="00394DE5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5B41C7">
        <w:rPr>
          <w:rFonts w:ascii="Calibri" w:hAnsi="Calibri" w:cs="Calibri"/>
          <w:sz w:val="24"/>
          <w:szCs w:val="24"/>
          <w:lang w:eastAsia="es-ES"/>
        </w:rPr>
        <w:t xml:space="preserve">10 globos réflex R9 plata </w:t>
      </w:r>
    </w:p>
    <w:p w14:paraId="70F68B4A" w14:textId="77777777" w:rsidR="00394DE5" w:rsidRPr="005B41C7" w:rsidRDefault="00394DE5" w:rsidP="00394DE5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5B41C7">
        <w:rPr>
          <w:rFonts w:ascii="Calibri" w:hAnsi="Calibri" w:cs="Calibri"/>
          <w:sz w:val="24"/>
          <w:szCs w:val="24"/>
          <w:lang w:eastAsia="es-ES"/>
        </w:rPr>
        <w:t xml:space="preserve">10 globos R9 fashion negro </w:t>
      </w:r>
    </w:p>
    <w:p w14:paraId="3D4A7A5D" w14:textId="77777777" w:rsidR="00394DE5" w:rsidRPr="005B41C7" w:rsidRDefault="00394DE5" w:rsidP="00394DE5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5B41C7">
        <w:rPr>
          <w:rFonts w:ascii="Calibri" w:hAnsi="Calibri" w:cs="Calibri"/>
          <w:sz w:val="24"/>
          <w:szCs w:val="24"/>
          <w:lang w:eastAsia="es-ES"/>
        </w:rPr>
        <w:t xml:space="preserve">10 globos tubito réflex dorado o </w:t>
      </w:r>
      <w:r>
        <w:rPr>
          <w:rFonts w:ascii="Calibri" w:hAnsi="Calibri" w:cs="Calibri"/>
          <w:sz w:val="24"/>
          <w:szCs w:val="24"/>
          <w:lang w:eastAsia="es-ES"/>
        </w:rPr>
        <w:t>*</w:t>
      </w:r>
      <w:r w:rsidRPr="005B41C7">
        <w:rPr>
          <w:rFonts w:ascii="Calibri" w:hAnsi="Calibri" w:cs="Calibri"/>
          <w:sz w:val="24"/>
          <w:szCs w:val="24"/>
          <w:lang w:eastAsia="es-ES"/>
        </w:rPr>
        <w:t>plata</w:t>
      </w:r>
      <w:r>
        <w:rPr>
          <w:rFonts w:ascii="Calibri" w:hAnsi="Calibri" w:cs="Calibri"/>
          <w:sz w:val="24"/>
          <w:szCs w:val="24"/>
          <w:lang w:eastAsia="es-ES"/>
        </w:rPr>
        <w:t>*</w:t>
      </w:r>
      <w:r w:rsidRPr="005B41C7">
        <w:rPr>
          <w:rFonts w:ascii="Calibri" w:hAnsi="Calibri" w:cs="Calibri"/>
          <w:sz w:val="24"/>
          <w:szCs w:val="24"/>
          <w:lang w:eastAsia="es-ES"/>
        </w:rPr>
        <w:t xml:space="preserve"> </w:t>
      </w:r>
    </w:p>
    <w:p w14:paraId="6D450B96" w14:textId="77777777" w:rsidR="00394DE5" w:rsidRPr="005B41C7" w:rsidRDefault="00394DE5" w:rsidP="00394DE5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5B41C7">
        <w:rPr>
          <w:rFonts w:ascii="Calibri" w:hAnsi="Calibri" w:cs="Calibri"/>
          <w:sz w:val="24"/>
          <w:szCs w:val="24"/>
          <w:lang w:eastAsia="es-ES"/>
        </w:rPr>
        <w:t xml:space="preserve">Numero 2025 metalizado 16 pulgadas </w:t>
      </w:r>
    </w:p>
    <w:p w14:paraId="0CDA767A" w14:textId="77777777" w:rsidR="00394DE5" w:rsidRPr="005B41C7" w:rsidRDefault="00394DE5" w:rsidP="00394DE5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5B41C7">
        <w:rPr>
          <w:rFonts w:ascii="Calibri" w:hAnsi="Calibri" w:cs="Calibri"/>
          <w:sz w:val="24"/>
          <w:szCs w:val="24"/>
          <w:lang w:eastAsia="es-ES"/>
        </w:rPr>
        <w:t xml:space="preserve">1figura champaña metalizada de 32 pulgadas o *buquet de grado* </w:t>
      </w:r>
    </w:p>
    <w:p w14:paraId="33FFD8E6" w14:textId="77777777" w:rsidR="00394DE5" w:rsidRPr="005B41C7" w:rsidRDefault="00394DE5" w:rsidP="00394DE5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5B41C7">
        <w:rPr>
          <w:rFonts w:ascii="Calibri" w:hAnsi="Calibri" w:cs="Calibri"/>
          <w:sz w:val="24"/>
          <w:szCs w:val="24"/>
          <w:lang w:eastAsia="es-ES"/>
        </w:rPr>
        <w:t xml:space="preserve">1 globo R24 burbuja </w:t>
      </w:r>
    </w:p>
    <w:p w14:paraId="7930BA54" w14:textId="77777777" w:rsidR="00394DE5" w:rsidRPr="005B41C7" w:rsidRDefault="00394DE5" w:rsidP="00394DE5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5B41C7">
        <w:rPr>
          <w:rFonts w:ascii="Calibri" w:hAnsi="Calibri" w:cs="Calibri"/>
          <w:sz w:val="24"/>
          <w:szCs w:val="24"/>
          <w:lang w:eastAsia="es-ES"/>
        </w:rPr>
        <w:t>1 globo R24 plata o dorado</w:t>
      </w:r>
    </w:p>
    <w:p w14:paraId="5D69335B" w14:textId="7E63058C" w:rsidR="00394DE5" w:rsidRPr="005B41C7" w:rsidRDefault="00394DE5" w:rsidP="00394DE5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5B41C7">
        <w:rPr>
          <w:rFonts w:ascii="Calibri" w:hAnsi="Calibri" w:cs="Calibri"/>
          <w:sz w:val="24"/>
          <w:szCs w:val="24"/>
          <w:lang w:eastAsia="es-ES"/>
        </w:rPr>
        <w:t xml:space="preserve">Stickers – frase personalizado (Mi Grado) opcional </w:t>
      </w:r>
    </w:p>
    <w:p w14:paraId="27E41A3A" w14:textId="77777777" w:rsidR="00394DE5" w:rsidRPr="005B41C7" w:rsidRDefault="00394DE5" w:rsidP="00394DE5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5B41C7">
        <w:rPr>
          <w:rFonts w:ascii="Calibri" w:hAnsi="Calibri" w:cs="Calibri"/>
          <w:sz w:val="24"/>
          <w:szCs w:val="24"/>
          <w:lang w:eastAsia="es-ES"/>
        </w:rPr>
        <w:t>1 palo de escoba</w:t>
      </w:r>
    </w:p>
    <w:p w14:paraId="74CEF9AF" w14:textId="77777777" w:rsidR="00394DE5" w:rsidRPr="005B41C7" w:rsidRDefault="00394DE5" w:rsidP="00394DE5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5B41C7">
        <w:rPr>
          <w:rFonts w:ascii="Calibri" w:hAnsi="Calibri" w:cs="Calibri"/>
          <w:sz w:val="24"/>
          <w:szCs w:val="24"/>
          <w:lang w:eastAsia="es-ES"/>
        </w:rPr>
        <w:t xml:space="preserve">Tijeras </w:t>
      </w:r>
    </w:p>
    <w:p w14:paraId="434DADE1" w14:textId="77777777" w:rsidR="00394DE5" w:rsidRPr="005B41C7" w:rsidRDefault="00394DE5" w:rsidP="00394DE5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5B41C7">
        <w:rPr>
          <w:rFonts w:ascii="Calibri" w:hAnsi="Calibri" w:cs="Calibri"/>
          <w:sz w:val="24"/>
          <w:szCs w:val="24"/>
          <w:lang w:eastAsia="es-ES"/>
        </w:rPr>
        <w:t xml:space="preserve">Inflador manual o eléctrico </w:t>
      </w:r>
    </w:p>
    <w:p w14:paraId="04E7DF4D" w14:textId="77777777" w:rsidR="00574E74" w:rsidRPr="00574E74" w:rsidRDefault="00394DE5" w:rsidP="00394DE5">
      <w:pPr>
        <w:pStyle w:val="Prrafodelista"/>
        <w:numPr>
          <w:ilvl w:val="0"/>
          <w:numId w:val="33"/>
        </w:numPr>
        <w:spacing w:after="0" w:line="240" w:lineRule="auto"/>
        <w:rPr>
          <w:rFonts w:cs="Calibri"/>
          <w:sz w:val="24"/>
          <w:szCs w:val="24"/>
          <w:lang w:eastAsia="es-ES"/>
        </w:rPr>
      </w:pPr>
      <w:r w:rsidRPr="00574E74">
        <w:rPr>
          <w:rFonts w:ascii="Calibri" w:hAnsi="Calibri" w:cs="Calibri"/>
          <w:sz w:val="24"/>
          <w:szCs w:val="24"/>
          <w:lang w:eastAsia="es-ES"/>
        </w:rPr>
        <w:t xml:space="preserve">Cinta adhesiva para globos </w:t>
      </w:r>
    </w:p>
    <w:p w14:paraId="09303E17" w14:textId="4E6E44DE" w:rsidR="00394DE5" w:rsidRPr="00953377" w:rsidRDefault="00394DE5" w:rsidP="00394DE5">
      <w:pPr>
        <w:pStyle w:val="Prrafodelista"/>
        <w:numPr>
          <w:ilvl w:val="0"/>
          <w:numId w:val="33"/>
        </w:numPr>
        <w:spacing w:after="0" w:line="240" w:lineRule="auto"/>
        <w:rPr>
          <w:rFonts w:cs="Calibri"/>
          <w:sz w:val="24"/>
          <w:szCs w:val="24"/>
          <w:lang w:eastAsia="es-ES"/>
        </w:rPr>
      </w:pPr>
      <w:r w:rsidRPr="00574E74">
        <w:rPr>
          <w:rFonts w:ascii="Calibri" w:hAnsi="Calibri" w:cs="Calibri"/>
          <w:sz w:val="24"/>
          <w:szCs w:val="24"/>
          <w:lang w:eastAsia="es-ES"/>
        </w:rPr>
        <w:t>Medidor de globos (Calibrador)</w:t>
      </w:r>
    </w:p>
    <w:p w14:paraId="44A1B99D" w14:textId="77777777" w:rsidR="00953377" w:rsidRPr="00574E74" w:rsidRDefault="00953377" w:rsidP="00953377">
      <w:pPr>
        <w:pStyle w:val="Prrafodelista"/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603AE096" w14:textId="64D5E32A" w:rsidR="0013701C" w:rsidRDefault="0013701C" w:rsidP="0013701C">
      <w:pPr>
        <w:pStyle w:val="Prrafodelista"/>
        <w:numPr>
          <w:ilvl w:val="0"/>
          <w:numId w:val="27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 w:rsidRPr="0013701C">
        <w:rPr>
          <w:rFonts w:ascii="Calibri" w:hAnsi="Calibri" w:cs="Calibri"/>
          <w:b/>
          <w:sz w:val="24"/>
          <w:szCs w:val="24"/>
          <w:lang w:eastAsia="es-ES"/>
        </w:rPr>
        <w:t xml:space="preserve">Arco Organico </w:t>
      </w:r>
    </w:p>
    <w:p w14:paraId="3E87E8D1" w14:textId="77777777" w:rsidR="00394DE5" w:rsidRPr="0013701C" w:rsidRDefault="00394DE5" w:rsidP="00394DE5">
      <w:pPr>
        <w:pStyle w:val="Prrafodelista"/>
        <w:spacing w:after="0" w:line="240" w:lineRule="auto"/>
        <w:ind w:left="770"/>
        <w:rPr>
          <w:rFonts w:ascii="Calibri" w:hAnsi="Calibri" w:cs="Calibri"/>
          <w:b/>
          <w:sz w:val="24"/>
          <w:szCs w:val="24"/>
          <w:lang w:eastAsia="es-ES"/>
        </w:rPr>
      </w:pPr>
    </w:p>
    <w:p w14:paraId="75941CA6" w14:textId="77777777" w:rsidR="0013701C" w:rsidRPr="005B41C7" w:rsidRDefault="0013701C" w:rsidP="0013701C">
      <w:pPr>
        <w:spacing w:after="0" w:line="240" w:lineRule="auto"/>
        <w:ind w:left="410"/>
        <w:rPr>
          <w:rFonts w:cs="Calibri"/>
          <w:b/>
          <w:sz w:val="24"/>
          <w:szCs w:val="24"/>
          <w:lang w:eastAsia="es-ES"/>
        </w:rPr>
      </w:pPr>
      <w:r w:rsidRPr="005B41C7">
        <w:rPr>
          <w:rFonts w:cs="Calibri"/>
          <w:b/>
          <w:sz w:val="24"/>
          <w:szCs w:val="24"/>
          <w:lang w:eastAsia="es-ES"/>
        </w:rPr>
        <w:t xml:space="preserve">Materiales </w:t>
      </w:r>
    </w:p>
    <w:p w14:paraId="3B9C6089" w14:textId="77777777" w:rsidR="0013701C" w:rsidRPr="0013701C" w:rsidRDefault="0013701C" w:rsidP="0013701C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13701C">
        <w:rPr>
          <w:rFonts w:ascii="Calibri" w:hAnsi="Calibri" w:cs="Calibri"/>
          <w:sz w:val="24"/>
          <w:szCs w:val="24"/>
          <w:lang w:eastAsia="es-ES"/>
        </w:rPr>
        <w:t xml:space="preserve">2 paquetes fashion R12 palo rosa </w:t>
      </w:r>
    </w:p>
    <w:p w14:paraId="793034B8" w14:textId="77777777" w:rsidR="0013701C" w:rsidRPr="0013701C" w:rsidRDefault="0013701C" w:rsidP="0013701C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13701C">
        <w:rPr>
          <w:rFonts w:ascii="Calibri" w:hAnsi="Calibri" w:cs="Calibri"/>
          <w:sz w:val="24"/>
          <w:szCs w:val="24"/>
          <w:lang w:eastAsia="es-ES"/>
        </w:rPr>
        <w:t xml:space="preserve">2 paquetes fashion R12 arena o crema </w:t>
      </w:r>
    </w:p>
    <w:p w14:paraId="49637C97" w14:textId="77777777" w:rsidR="0013701C" w:rsidRPr="0013701C" w:rsidRDefault="0013701C" w:rsidP="0013701C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13701C">
        <w:rPr>
          <w:rFonts w:ascii="Calibri" w:hAnsi="Calibri" w:cs="Calibri"/>
          <w:sz w:val="24"/>
          <w:szCs w:val="24"/>
          <w:lang w:eastAsia="es-ES"/>
        </w:rPr>
        <w:t xml:space="preserve">2 paquetes fashion R12 blanco </w:t>
      </w:r>
    </w:p>
    <w:p w14:paraId="08AF8F8A" w14:textId="77777777" w:rsidR="0013701C" w:rsidRPr="0013701C" w:rsidRDefault="0013701C" w:rsidP="0013701C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13701C">
        <w:rPr>
          <w:rFonts w:ascii="Calibri" w:hAnsi="Calibri" w:cs="Calibri"/>
          <w:sz w:val="24"/>
          <w:szCs w:val="24"/>
          <w:lang w:eastAsia="es-ES"/>
        </w:rPr>
        <w:t>2 paquetes fashion R5 palo rosa</w:t>
      </w:r>
    </w:p>
    <w:p w14:paraId="52225D13" w14:textId="77777777" w:rsidR="0013701C" w:rsidRPr="0013701C" w:rsidRDefault="0013701C" w:rsidP="0013701C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13701C">
        <w:rPr>
          <w:rFonts w:ascii="Calibri" w:hAnsi="Calibri" w:cs="Calibri"/>
          <w:sz w:val="24"/>
          <w:szCs w:val="24"/>
          <w:lang w:eastAsia="es-ES"/>
        </w:rPr>
        <w:t>2 paquetes fashion R5 blanco</w:t>
      </w:r>
    </w:p>
    <w:p w14:paraId="0B5987BC" w14:textId="77777777" w:rsidR="0013701C" w:rsidRPr="0013701C" w:rsidRDefault="0013701C" w:rsidP="0013701C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13701C">
        <w:rPr>
          <w:rFonts w:ascii="Calibri" w:hAnsi="Calibri" w:cs="Calibri"/>
          <w:sz w:val="24"/>
          <w:szCs w:val="24"/>
          <w:lang w:eastAsia="es-ES"/>
        </w:rPr>
        <w:t xml:space="preserve">2 paquetes fashion R5 arena o crema </w:t>
      </w:r>
    </w:p>
    <w:p w14:paraId="04B8E502" w14:textId="77777777" w:rsidR="0013701C" w:rsidRPr="0013701C" w:rsidRDefault="0013701C" w:rsidP="0013701C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13701C">
        <w:rPr>
          <w:rFonts w:ascii="Calibri" w:hAnsi="Calibri" w:cs="Calibri"/>
          <w:sz w:val="24"/>
          <w:szCs w:val="24"/>
          <w:lang w:eastAsia="es-ES"/>
        </w:rPr>
        <w:t>1 paquete Reflex R5 champaña o dorado</w:t>
      </w:r>
    </w:p>
    <w:p w14:paraId="4436298F" w14:textId="77777777" w:rsidR="0013701C" w:rsidRPr="0013701C" w:rsidRDefault="0013701C" w:rsidP="0013701C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13701C">
        <w:rPr>
          <w:rFonts w:ascii="Calibri" w:hAnsi="Calibri" w:cs="Calibri"/>
          <w:sz w:val="24"/>
          <w:szCs w:val="24"/>
          <w:lang w:eastAsia="es-ES"/>
        </w:rPr>
        <w:t>1 paquete réflex R12 o R9 champaña o dorado</w:t>
      </w:r>
    </w:p>
    <w:p w14:paraId="6CE536C0" w14:textId="77777777" w:rsidR="0013701C" w:rsidRPr="0013701C" w:rsidRDefault="0013701C" w:rsidP="0013701C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13701C">
        <w:rPr>
          <w:rFonts w:ascii="Calibri" w:hAnsi="Calibri" w:cs="Calibri"/>
          <w:sz w:val="24"/>
          <w:szCs w:val="24"/>
          <w:lang w:eastAsia="es-ES"/>
        </w:rPr>
        <w:lastRenderedPageBreak/>
        <w:t>20 globos 260 blanco</w:t>
      </w:r>
    </w:p>
    <w:p w14:paraId="307261DB" w14:textId="77777777" w:rsidR="0013701C" w:rsidRPr="0013701C" w:rsidRDefault="0013701C" w:rsidP="0013701C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13701C">
        <w:rPr>
          <w:rFonts w:ascii="Calibri" w:hAnsi="Calibri" w:cs="Calibri"/>
          <w:sz w:val="24"/>
          <w:szCs w:val="24"/>
          <w:lang w:eastAsia="es-ES"/>
        </w:rPr>
        <w:t xml:space="preserve">2 paquetes R18 blanco </w:t>
      </w:r>
    </w:p>
    <w:p w14:paraId="2E800F60" w14:textId="77777777" w:rsidR="006B34EA" w:rsidRDefault="0013701C" w:rsidP="0013701C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13701C">
        <w:rPr>
          <w:rFonts w:ascii="Calibri" w:hAnsi="Calibri" w:cs="Calibri"/>
          <w:sz w:val="24"/>
          <w:szCs w:val="24"/>
          <w:lang w:eastAsia="es-ES"/>
        </w:rPr>
        <w:t>1 paquete R24 blanco</w:t>
      </w:r>
    </w:p>
    <w:p w14:paraId="57B7E99C" w14:textId="55F72EC3" w:rsidR="00152B0A" w:rsidRDefault="00152B0A" w:rsidP="0013701C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>20 globos burbujas R18 o R24</w:t>
      </w:r>
    </w:p>
    <w:p w14:paraId="2D397615" w14:textId="01DAB3EA" w:rsidR="0013701C" w:rsidRPr="005B41C7" w:rsidRDefault="0013701C" w:rsidP="0013701C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5B41C7">
        <w:rPr>
          <w:rFonts w:ascii="Calibri" w:hAnsi="Calibri" w:cs="Calibri"/>
          <w:sz w:val="24"/>
          <w:szCs w:val="24"/>
          <w:lang w:eastAsia="es-ES"/>
        </w:rPr>
        <w:t xml:space="preserve">Tijeras </w:t>
      </w:r>
    </w:p>
    <w:p w14:paraId="1073D454" w14:textId="77777777" w:rsidR="0013701C" w:rsidRPr="005B41C7" w:rsidRDefault="0013701C" w:rsidP="0013701C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5B41C7">
        <w:rPr>
          <w:rFonts w:ascii="Calibri" w:hAnsi="Calibri" w:cs="Calibri"/>
          <w:sz w:val="24"/>
          <w:szCs w:val="24"/>
          <w:lang w:eastAsia="es-ES"/>
        </w:rPr>
        <w:t xml:space="preserve">Inflador manual o eléctrico </w:t>
      </w:r>
    </w:p>
    <w:p w14:paraId="46A5660B" w14:textId="77777777" w:rsidR="0013701C" w:rsidRPr="005B41C7" w:rsidRDefault="0013701C" w:rsidP="0013701C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5B41C7">
        <w:rPr>
          <w:rFonts w:ascii="Calibri" w:hAnsi="Calibri" w:cs="Calibri"/>
          <w:sz w:val="24"/>
          <w:szCs w:val="24"/>
          <w:lang w:eastAsia="es-ES"/>
        </w:rPr>
        <w:t xml:space="preserve">Cinta adhesiva para globos </w:t>
      </w:r>
    </w:p>
    <w:p w14:paraId="5248916E" w14:textId="77777777" w:rsidR="0013701C" w:rsidRDefault="0013701C" w:rsidP="0013701C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5B41C7">
        <w:rPr>
          <w:rFonts w:ascii="Calibri" w:hAnsi="Calibri" w:cs="Calibri"/>
          <w:sz w:val="24"/>
          <w:szCs w:val="24"/>
          <w:lang w:eastAsia="es-ES"/>
        </w:rPr>
        <w:t>Medidor de globos (Calibrador)</w:t>
      </w:r>
    </w:p>
    <w:p w14:paraId="4D15D1C2" w14:textId="77777777" w:rsidR="0013701C" w:rsidRPr="0013701C" w:rsidRDefault="0013701C" w:rsidP="0013701C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743B1934" w14:textId="51EF5C21" w:rsidR="00152B0A" w:rsidRPr="0013701C" w:rsidRDefault="00152B0A" w:rsidP="00152B0A">
      <w:pPr>
        <w:pStyle w:val="Prrafodelista"/>
        <w:numPr>
          <w:ilvl w:val="0"/>
          <w:numId w:val="27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>
        <w:rPr>
          <w:rFonts w:ascii="Calibri" w:hAnsi="Calibri" w:cs="Calibri"/>
          <w:b/>
          <w:sz w:val="24"/>
          <w:szCs w:val="24"/>
          <w:lang w:eastAsia="es-ES"/>
        </w:rPr>
        <w:t xml:space="preserve">Columna Halloween </w:t>
      </w:r>
    </w:p>
    <w:p w14:paraId="7EFB7423" w14:textId="77777777" w:rsidR="00394DE5" w:rsidRDefault="00394DE5" w:rsidP="00152B0A">
      <w:pPr>
        <w:spacing w:after="0" w:line="240" w:lineRule="auto"/>
        <w:ind w:left="410"/>
        <w:rPr>
          <w:rFonts w:cs="Calibri"/>
          <w:b/>
          <w:sz w:val="24"/>
          <w:szCs w:val="24"/>
          <w:lang w:eastAsia="es-ES"/>
        </w:rPr>
      </w:pPr>
    </w:p>
    <w:p w14:paraId="1A42C51F" w14:textId="77777777" w:rsidR="00152B0A" w:rsidRPr="005B41C7" w:rsidRDefault="00152B0A" w:rsidP="00152B0A">
      <w:pPr>
        <w:spacing w:after="0" w:line="240" w:lineRule="auto"/>
        <w:ind w:left="410"/>
        <w:rPr>
          <w:rFonts w:cs="Calibri"/>
          <w:b/>
          <w:sz w:val="24"/>
          <w:szCs w:val="24"/>
          <w:lang w:eastAsia="es-ES"/>
        </w:rPr>
      </w:pPr>
      <w:r w:rsidRPr="005B41C7">
        <w:rPr>
          <w:rFonts w:cs="Calibri"/>
          <w:b/>
          <w:sz w:val="24"/>
          <w:szCs w:val="24"/>
          <w:lang w:eastAsia="es-ES"/>
        </w:rPr>
        <w:t xml:space="preserve">Materiales </w:t>
      </w:r>
    </w:p>
    <w:p w14:paraId="66AE34D4" w14:textId="5FBF22C1" w:rsidR="00152B0A" w:rsidRDefault="003543A3" w:rsidP="00152B0A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>10 globos R12</w:t>
      </w:r>
      <w:r w:rsidR="00E63700">
        <w:rPr>
          <w:rFonts w:ascii="Calibri" w:hAnsi="Calibri" w:cs="Calibri"/>
          <w:sz w:val="24"/>
          <w:szCs w:val="24"/>
          <w:lang w:eastAsia="es-ES"/>
        </w:rPr>
        <w:t xml:space="preserve"> fashion</w:t>
      </w:r>
      <w:r>
        <w:rPr>
          <w:rFonts w:ascii="Calibri" w:hAnsi="Calibri" w:cs="Calibri"/>
          <w:sz w:val="24"/>
          <w:szCs w:val="24"/>
          <w:lang w:eastAsia="es-ES"/>
        </w:rPr>
        <w:t xml:space="preserve"> naranja </w:t>
      </w:r>
    </w:p>
    <w:p w14:paraId="5543C3D9" w14:textId="53AA10CF" w:rsidR="00404604" w:rsidRDefault="003E6561" w:rsidP="00152B0A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>10</w:t>
      </w:r>
      <w:r w:rsidR="007A43C2">
        <w:rPr>
          <w:rFonts w:ascii="Calibri" w:hAnsi="Calibri" w:cs="Calibri"/>
          <w:sz w:val="24"/>
          <w:szCs w:val="24"/>
          <w:lang w:eastAsia="es-ES"/>
        </w:rPr>
        <w:t xml:space="preserve"> </w:t>
      </w:r>
      <w:r w:rsidR="003543A3">
        <w:rPr>
          <w:rFonts w:ascii="Calibri" w:hAnsi="Calibri" w:cs="Calibri"/>
          <w:sz w:val="24"/>
          <w:szCs w:val="24"/>
          <w:lang w:eastAsia="es-ES"/>
        </w:rPr>
        <w:t>globos</w:t>
      </w:r>
      <w:r w:rsidR="005C7F6D">
        <w:rPr>
          <w:rFonts w:ascii="Calibri" w:hAnsi="Calibri" w:cs="Calibri"/>
          <w:sz w:val="24"/>
          <w:szCs w:val="24"/>
          <w:lang w:eastAsia="es-ES"/>
        </w:rPr>
        <w:t xml:space="preserve"> </w:t>
      </w:r>
      <w:r w:rsidR="00CA54DF">
        <w:rPr>
          <w:rFonts w:ascii="Calibri" w:hAnsi="Calibri" w:cs="Calibri"/>
          <w:sz w:val="24"/>
          <w:szCs w:val="24"/>
          <w:lang w:eastAsia="es-ES"/>
        </w:rPr>
        <w:t>R</w:t>
      </w:r>
      <w:r w:rsidR="005C7F6D">
        <w:rPr>
          <w:rFonts w:ascii="Calibri" w:hAnsi="Calibri" w:cs="Calibri"/>
          <w:sz w:val="24"/>
          <w:szCs w:val="24"/>
          <w:lang w:eastAsia="es-ES"/>
        </w:rPr>
        <w:t>9</w:t>
      </w:r>
      <w:r w:rsidR="003543A3">
        <w:rPr>
          <w:rFonts w:ascii="Calibri" w:hAnsi="Calibri" w:cs="Calibri"/>
          <w:sz w:val="24"/>
          <w:szCs w:val="24"/>
          <w:lang w:eastAsia="es-ES"/>
        </w:rPr>
        <w:t xml:space="preserve"> </w:t>
      </w:r>
      <w:r w:rsidR="00E63700">
        <w:rPr>
          <w:rFonts w:ascii="Calibri" w:hAnsi="Calibri" w:cs="Calibri"/>
          <w:sz w:val="24"/>
          <w:szCs w:val="24"/>
          <w:lang w:eastAsia="es-ES"/>
        </w:rPr>
        <w:t xml:space="preserve">fashion </w:t>
      </w:r>
      <w:r>
        <w:rPr>
          <w:rFonts w:ascii="Calibri" w:hAnsi="Calibri" w:cs="Calibri"/>
          <w:sz w:val="24"/>
          <w:szCs w:val="24"/>
          <w:lang w:eastAsia="es-ES"/>
        </w:rPr>
        <w:t>violeta</w:t>
      </w:r>
    </w:p>
    <w:p w14:paraId="18211E15" w14:textId="3965599A" w:rsidR="003543A3" w:rsidRDefault="007A43C2" w:rsidP="00152B0A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 xml:space="preserve">10 </w:t>
      </w:r>
      <w:r w:rsidR="00404604">
        <w:rPr>
          <w:rFonts w:ascii="Calibri" w:hAnsi="Calibri" w:cs="Calibri"/>
          <w:sz w:val="24"/>
          <w:szCs w:val="24"/>
          <w:lang w:eastAsia="es-ES"/>
        </w:rPr>
        <w:t>globos R12 fashion verde</w:t>
      </w:r>
      <w:r w:rsidR="00BE3CDA">
        <w:rPr>
          <w:rFonts w:ascii="Calibri" w:hAnsi="Calibri" w:cs="Calibri"/>
          <w:sz w:val="24"/>
          <w:szCs w:val="24"/>
          <w:lang w:eastAsia="es-ES"/>
        </w:rPr>
        <w:t xml:space="preserve"> selva </w:t>
      </w:r>
    </w:p>
    <w:p w14:paraId="26BAA49B" w14:textId="2B781CD7" w:rsidR="00E63700" w:rsidRDefault="005C7F6D" w:rsidP="00152B0A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 xml:space="preserve">10 globos </w:t>
      </w:r>
      <w:r w:rsidR="00CA54DF">
        <w:rPr>
          <w:rFonts w:ascii="Calibri" w:hAnsi="Calibri" w:cs="Calibri"/>
          <w:sz w:val="24"/>
          <w:szCs w:val="24"/>
          <w:lang w:eastAsia="es-ES"/>
        </w:rPr>
        <w:t>R12</w:t>
      </w:r>
      <w:r w:rsidR="008E7E9A">
        <w:rPr>
          <w:rFonts w:ascii="Calibri" w:hAnsi="Calibri" w:cs="Calibri"/>
          <w:sz w:val="24"/>
          <w:szCs w:val="24"/>
          <w:lang w:eastAsia="es-ES"/>
        </w:rPr>
        <w:t xml:space="preserve"> </w:t>
      </w:r>
      <w:r w:rsidR="006E161A">
        <w:rPr>
          <w:rFonts w:ascii="Calibri" w:hAnsi="Calibri" w:cs="Calibri"/>
          <w:sz w:val="24"/>
          <w:szCs w:val="24"/>
          <w:lang w:eastAsia="es-ES"/>
        </w:rPr>
        <w:t xml:space="preserve">fashion negro </w:t>
      </w:r>
    </w:p>
    <w:p w14:paraId="6176122A" w14:textId="09A3C761" w:rsidR="00011C35" w:rsidRDefault="00011C35" w:rsidP="00152B0A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>3 globos R12 fashion negro</w:t>
      </w:r>
    </w:p>
    <w:p w14:paraId="7EBCCDF4" w14:textId="2C35FB29" w:rsidR="00927F14" w:rsidRDefault="00927F14" w:rsidP="00152B0A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 xml:space="preserve">2 globos R24 fashion naranja </w:t>
      </w:r>
    </w:p>
    <w:p w14:paraId="55B7270C" w14:textId="5A13A0FC" w:rsidR="00CF51AE" w:rsidRDefault="008E7E9A" w:rsidP="00152B0A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>8</w:t>
      </w:r>
      <w:r w:rsidR="00CF51AE">
        <w:rPr>
          <w:rFonts w:ascii="Calibri" w:hAnsi="Calibri" w:cs="Calibri"/>
          <w:sz w:val="24"/>
          <w:szCs w:val="24"/>
          <w:lang w:eastAsia="es-ES"/>
        </w:rPr>
        <w:t xml:space="preserve"> globos R9 blanco </w:t>
      </w:r>
    </w:p>
    <w:p w14:paraId="6E61CE46" w14:textId="5D85F7B5" w:rsidR="00CF51AE" w:rsidRDefault="00F07BA2" w:rsidP="00152B0A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>12</w:t>
      </w:r>
      <w:r w:rsidR="00CF51AE">
        <w:rPr>
          <w:rFonts w:ascii="Calibri" w:hAnsi="Calibri" w:cs="Calibri"/>
          <w:sz w:val="24"/>
          <w:szCs w:val="24"/>
          <w:lang w:eastAsia="es-ES"/>
        </w:rPr>
        <w:t xml:space="preserve"> globos R9 negro</w:t>
      </w:r>
    </w:p>
    <w:p w14:paraId="45D627C6" w14:textId="0A90A692" w:rsidR="00135006" w:rsidRDefault="00135006" w:rsidP="00152B0A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>1</w:t>
      </w:r>
      <w:r w:rsidR="00C17E57">
        <w:rPr>
          <w:rFonts w:ascii="Calibri" w:hAnsi="Calibri" w:cs="Calibri"/>
          <w:sz w:val="24"/>
          <w:szCs w:val="24"/>
          <w:lang w:eastAsia="es-ES"/>
        </w:rPr>
        <w:t>2</w:t>
      </w:r>
      <w:r>
        <w:rPr>
          <w:rFonts w:ascii="Calibri" w:hAnsi="Calibri" w:cs="Calibri"/>
          <w:sz w:val="24"/>
          <w:szCs w:val="24"/>
          <w:lang w:eastAsia="es-ES"/>
        </w:rPr>
        <w:t xml:space="preserve"> globos tubito 260 </w:t>
      </w:r>
      <w:r w:rsidR="00C17E57">
        <w:rPr>
          <w:rFonts w:ascii="Calibri" w:hAnsi="Calibri" w:cs="Calibri"/>
          <w:sz w:val="24"/>
          <w:szCs w:val="24"/>
          <w:lang w:eastAsia="es-ES"/>
        </w:rPr>
        <w:t xml:space="preserve">fashion </w:t>
      </w:r>
      <w:r>
        <w:rPr>
          <w:rFonts w:ascii="Calibri" w:hAnsi="Calibri" w:cs="Calibri"/>
          <w:sz w:val="24"/>
          <w:szCs w:val="24"/>
          <w:lang w:eastAsia="es-ES"/>
        </w:rPr>
        <w:t>negro</w:t>
      </w:r>
    </w:p>
    <w:p w14:paraId="442D96DC" w14:textId="45047655" w:rsidR="00152B0A" w:rsidRDefault="000F114E" w:rsidP="00152B0A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 xml:space="preserve">¼ de foamy negro </w:t>
      </w:r>
    </w:p>
    <w:p w14:paraId="480F9756" w14:textId="3EEBE34F" w:rsidR="00CE1596" w:rsidRDefault="00CE1596" w:rsidP="00152B0A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>Silicona liquida</w:t>
      </w:r>
    </w:p>
    <w:p w14:paraId="405715AB" w14:textId="77777777" w:rsidR="00152B0A" w:rsidRPr="005B41C7" w:rsidRDefault="00152B0A" w:rsidP="00152B0A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5B41C7">
        <w:rPr>
          <w:rFonts w:ascii="Calibri" w:hAnsi="Calibri" w:cs="Calibri"/>
          <w:sz w:val="24"/>
          <w:szCs w:val="24"/>
          <w:lang w:eastAsia="es-ES"/>
        </w:rPr>
        <w:t xml:space="preserve">Tijeras </w:t>
      </w:r>
    </w:p>
    <w:p w14:paraId="67E70E72" w14:textId="77777777" w:rsidR="00152B0A" w:rsidRPr="005B41C7" w:rsidRDefault="00152B0A" w:rsidP="00152B0A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5B41C7">
        <w:rPr>
          <w:rFonts w:ascii="Calibri" w:hAnsi="Calibri" w:cs="Calibri"/>
          <w:sz w:val="24"/>
          <w:szCs w:val="24"/>
          <w:lang w:eastAsia="es-ES"/>
        </w:rPr>
        <w:t xml:space="preserve">Inflador manual o eléctrico </w:t>
      </w:r>
    </w:p>
    <w:p w14:paraId="11210D0D" w14:textId="77777777" w:rsidR="002A743E" w:rsidRDefault="00152B0A" w:rsidP="00152B0A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5B41C7">
        <w:rPr>
          <w:rFonts w:ascii="Calibri" w:hAnsi="Calibri" w:cs="Calibri"/>
          <w:sz w:val="24"/>
          <w:szCs w:val="24"/>
          <w:lang w:eastAsia="es-ES"/>
        </w:rPr>
        <w:t xml:space="preserve">Cinta adhesiva para globos </w:t>
      </w:r>
    </w:p>
    <w:p w14:paraId="2AA1B69B" w14:textId="3BFE6A4A" w:rsidR="00777FC7" w:rsidRDefault="00152B0A" w:rsidP="00152B0A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2A743E">
        <w:rPr>
          <w:rFonts w:ascii="Calibri" w:hAnsi="Calibri" w:cs="Calibri"/>
          <w:sz w:val="24"/>
          <w:szCs w:val="24"/>
          <w:lang w:eastAsia="es-ES"/>
        </w:rPr>
        <w:t>Medidor de globos (Calibrador)</w:t>
      </w:r>
    </w:p>
    <w:p w14:paraId="021FE0C2" w14:textId="77777777" w:rsidR="00F22F97" w:rsidRDefault="00F22F97" w:rsidP="00F22F97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437DB4F9" w14:textId="46305B9D" w:rsidR="00F22F97" w:rsidRPr="0013701C" w:rsidRDefault="00F22F97" w:rsidP="00F22F97">
      <w:pPr>
        <w:pStyle w:val="Prrafodelista"/>
        <w:numPr>
          <w:ilvl w:val="0"/>
          <w:numId w:val="27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>
        <w:rPr>
          <w:rFonts w:ascii="Calibri" w:hAnsi="Calibri" w:cs="Calibri"/>
          <w:b/>
          <w:sz w:val="24"/>
          <w:szCs w:val="24"/>
          <w:lang w:eastAsia="es-ES"/>
        </w:rPr>
        <w:t xml:space="preserve">Árbol Navidad </w:t>
      </w:r>
    </w:p>
    <w:p w14:paraId="4894950A" w14:textId="77777777" w:rsidR="00F22F97" w:rsidRDefault="00F22F97" w:rsidP="00F22F97">
      <w:pPr>
        <w:spacing w:after="0" w:line="240" w:lineRule="auto"/>
        <w:ind w:left="410"/>
        <w:rPr>
          <w:rFonts w:cs="Calibri"/>
          <w:b/>
          <w:sz w:val="24"/>
          <w:szCs w:val="24"/>
          <w:lang w:eastAsia="es-ES"/>
        </w:rPr>
      </w:pPr>
    </w:p>
    <w:p w14:paraId="07267FA5" w14:textId="77777777" w:rsidR="00F22F97" w:rsidRPr="005B41C7" w:rsidRDefault="00F22F97" w:rsidP="00F22F97">
      <w:pPr>
        <w:spacing w:after="0" w:line="240" w:lineRule="auto"/>
        <w:ind w:left="410"/>
        <w:rPr>
          <w:rFonts w:cs="Calibri"/>
          <w:b/>
          <w:sz w:val="24"/>
          <w:szCs w:val="24"/>
          <w:lang w:eastAsia="es-ES"/>
        </w:rPr>
      </w:pPr>
      <w:r w:rsidRPr="005B41C7">
        <w:rPr>
          <w:rFonts w:cs="Calibri"/>
          <w:b/>
          <w:sz w:val="24"/>
          <w:szCs w:val="24"/>
          <w:lang w:eastAsia="es-ES"/>
        </w:rPr>
        <w:t xml:space="preserve">Materiales </w:t>
      </w:r>
    </w:p>
    <w:p w14:paraId="40EBAB6E" w14:textId="77777777" w:rsidR="00F22F97" w:rsidRDefault="00F22F97" w:rsidP="00F22F97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 xml:space="preserve">4 globos R18 verde selva </w:t>
      </w:r>
    </w:p>
    <w:p w14:paraId="7A9E2ECF" w14:textId="77777777" w:rsidR="00F22F97" w:rsidRDefault="00F22F97" w:rsidP="00F22F97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 xml:space="preserve">4 globos R18 fashion rojo imperial </w:t>
      </w:r>
    </w:p>
    <w:p w14:paraId="11097710" w14:textId="77777777" w:rsidR="00C83C00" w:rsidRDefault="00C83C00" w:rsidP="00F22F97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 xml:space="preserve">2 globos R18 reflex dorado </w:t>
      </w:r>
    </w:p>
    <w:p w14:paraId="4297DAF4" w14:textId="77777777" w:rsidR="00DF18EF" w:rsidRDefault="00DF18EF" w:rsidP="00F22F97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 xml:space="preserve">4 globos R12 verde selva </w:t>
      </w:r>
    </w:p>
    <w:p w14:paraId="5DE9819F" w14:textId="77777777" w:rsidR="00DF18EF" w:rsidRDefault="00DF18EF" w:rsidP="00F22F97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 xml:space="preserve">4 globos R12 fashion rojo imperial </w:t>
      </w:r>
    </w:p>
    <w:p w14:paraId="492262D5" w14:textId="0C03D81D" w:rsidR="00DF18EF" w:rsidRDefault="00DF18EF" w:rsidP="00F22F97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 xml:space="preserve">2 globos R12 reflex dorado </w:t>
      </w:r>
    </w:p>
    <w:p w14:paraId="47365FBE" w14:textId="4AFE8EBC" w:rsidR="00DF18EF" w:rsidRDefault="005B3E3D" w:rsidP="00F22F97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 xml:space="preserve">8 globos R9 verde selva </w:t>
      </w:r>
    </w:p>
    <w:p w14:paraId="7BA383A7" w14:textId="532075EB" w:rsidR="005B3E3D" w:rsidRDefault="005B3E3D" w:rsidP="00F22F97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 xml:space="preserve">8 globos R9 fashion rojo imperial </w:t>
      </w:r>
    </w:p>
    <w:p w14:paraId="22B69FE2" w14:textId="79A47FD0" w:rsidR="005B3E3D" w:rsidRDefault="00670E80" w:rsidP="00F22F97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 xml:space="preserve">4 globos R9 reflex dorado </w:t>
      </w:r>
    </w:p>
    <w:p w14:paraId="6B2B5D3B" w14:textId="5FCD2B48" w:rsidR="00670E80" w:rsidRDefault="00DD0EEF" w:rsidP="00F22F97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 xml:space="preserve">2 globos R5 verde selva </w:t>
      </w:r>
    </w:p>
    <w:p w14:paraId="1D4AF607" w14:textId="3A750673" w:rsidR="00DD0EEF" w:rsidRDefault="00DD0EEF" w:rsidP="00F22F97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 xml:space="preserve">2 globos R5 fashion rojo imperial </w:t>
      </w:r>
    </w:p>
    <w:p w14:paraId="5D024099" w14:textId="0B071658" w:rsidR="00DD0EEF" w:rsidRDefault="004076CD" w:rsidP="00F22F97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lastRenderedPageBreak/>
        <w:t xml:space="preserve">1 globo R5 reflex dorado </w:t>
      </w:r>
    </w:p>
    <w:p w14:paraId="1A26179A" w14:textId="6C10838E" w:rsidR="005A594F" w:rsidRDefault="005A594F" w:rsidP="00F22F97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 xml:space="preserve">1 </w:t>
      </w:r>
      <w:r w:rsidR="007D7D4D">
        <w:rPr>
          <w:rFonts w:ascii="Calibri" w:hAnsi="Calibri" w:cs="Calibri"/>
          <w:sz w:val="24"/>
          <w:szCs w:val="24"/>
          <w:lang w:eastAsia="es-ES"/>
        </w:rPr>
        <w:t xml:space="preserve">estrella metalizado </w:t>
      </w:r>
      <w:r>
        <w:rPr>
          <w:rFonts w:ascii="Calibri" w:hAnsi="Calibri" w:cs="Calibri"/>
          <w:sz w:val="24"/>
          <w:szCs w:val="24"/>
          <w:lang w:eastAsia="es-ES"/>
        </w:rPr>
        <w:t>dorada de puntas °18 pulgadas°</w:t>
      </w:r>
    </w:p>
    <w:p w14:paraId="61541CBB" w14:textId="172D409D" w:rsidR="00F22F97" w:rsidRPr="004326E9" w:rsidRDefault="005A594F" w:rsidP="004326E9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 xml:space="preserve"> </w:t>
      </w:r>
      <w:r w:rsidR="007D7D4D">
        <w:rPr>
          <w:rFonts w:ascii="Calibri" w:hAnsi="Calibri" w:cs="Calibri"/>
          <w:sz w:val="24"/>
          <w:szCs w:val="24"/>
          <w:lang w:eastAsia="es-ES"/>
        </w:rPr>
        <w:t xml:space="preserve">20 globos R5 reflex dorado </w:t>
      </w:r>
    </w:p>
    <w:p w14:paraId="72DF0BD8" w14:textId="77777777" w:rsidR="00F22F97" w:rsidRPr="005B41C7" w:rsidRDefault="00F22F97" w:rsidP="00F22F97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5B41C7">
        <w:rPr>
          <w:rFonts w:ascii="Calibri" w:hAnsi="Calibri" w:cs="Calibri"/>
          <w:sz w:val="24"/>
          <w:szCs w:val="24"/>
          <w:lang w:eastAsia="es-ES"/>
        </w:rPr>
        <w:t xml:space="preserve">Tijeras </w:t>
      </w:r>
    </w:p>
    <w:p w14:paraId="71D65C78" w14:textId="77777777" w:rsidR="00F22F97" w:rsidRPr="005B41C7" w:rsidRDefault="00F22F97" w:rsidP="00F22F97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5B41C7">
        <w:rPr>
          <w:rFonts w:ascii="Calibri" w:hAnsi="Calibri" w:cs="Calibri"/>
          <w:sz w:val="24"/>
          <w:szCs w:val="24"/>
          <w:lang w:eastAsia="es-ES"/>
        </w:rPr>
        <w:t xml:space="preserve">Inflador manual o eléctrico </w:t>
      </w:r>
    </w:p>
    <w:p w14:paraId="47A6634D" w14:textId="77777777" w:rsidR="00F22F97" w:rsidRDefault="00F22F97" w:rsidP="00F22F97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5B41C7">
        <w:rPr>
          <w:rFonts w:ascii="Calibri" w:hAnsi="Calibri" w:cs="Calibri"/>
          <w:sz w:val="24"/>
          <w:szCs w:val="24"/>
          <w:lang w:eastAsia="es-ES"/>
        </w:rPr>
        <w:t xml:space="preserve">Cinta adhesiva para globos </w:t>
      </w:r>
    </w:p>
    <w:p w14:paraId="553C569D" w14:textId="77777777" w:rsidR="00F22F97" w:rsidRDefault="00F22F97" w:rsidP="00F22F97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2A743E">
        <w:rPr>
          <w:rFonts w:ascii="Calibri" w:hAnsi="Calibri" w:cs="Calibri"/>
          <w:sz w:val="24"/>
          <w:szCs w:val="24"/>
          <w:lang w:eastAsia="es-ES"/>
        </w:rPr>
        <w:t>Medidor de globos (Calibrador)</w:t>
      </w:r>
    </w:p>
    <w:p w14:paraId="5F7DB514" w14:textId="77777777" w:rsidR="00F22F97" w:rsidRDefault="00F22F97" w:rsidP="00F22F97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22B53D0F" w14:textId="11757E25" w:rsidR="000965CE" w:rsidRPr="0013701C" w:rsidRDefault="000965CE" w:rsidP="000965CE">
      <w:pPr>
        <w:pStyle w:val="Prrafodelista"/>
        <w:numPr>
          <w:ilvl w:val="0"/>
          <w:numId w:val="27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>
        <w:rPr>
          <w:rFonts w:ascii="Calibri" w:hAnsi="Calibri" w:cs="Calibri"/>
          <w:b/>
          <w:sz w:val="24"/>
          <w:szCs w:val="24"/>
          <w:lang w:eastAsia="es-ES"/>
        </w:rPr>
        <w:t xml:space="preserve">Bola Navidad </w:t>
      </w:r>
    </w:p>
    <w:p w14:paraId="1DF42CF0" w14:textId="77777777" w:rsidR="000965CE" w:rsidRDefault="000965CE" w:rsidP="000965CE">
      <w:pPr>
        <w:spacing w:after="0" w:line="240" w:lineRule="auto"/>
        <w:ind w:left="410"/>
        <w:rPr>
          <w:rFonts w:cs="Calibri"/>
          <w:b/>
          <w:sz w:val="24"/>
          <w:szCs w:val="24"/>
          <w:lang w:eastAsia="es-ES"/>
        </w:rPr>
      </w:pPr>
    </w:p>
    <w:p w14:paraId="3B6CA76A" w14:textId="77777777" w:rsidR="000965CE" w:rsidRPr="005B41C7" w:rsidRDefault="000965CE" w:rsidP="000965CE">
      <w:pPr>
        <w:spacing w:after="0" w:line="240" w:lineRule="auto"/>
        <w:ind w:left="410"/>
        <w:rPr>
          <w:rFonts w:cs="Calibri"/>
          <w:b/>
          <w:sz w:val="24"/>
          <w:szCs w:val="24"/>
          <w:lang w:eastAsia="es-ES"/>
        </w:rPr>
      </w:pPr>
      <w:r w:rsidRPr="005B41C7">
        <w:rPr>
          <w:rFonts w:cs="Calibri"/>
          <w:b/>
          <w:sz w:val="24"/>
          <w:szCs w:val="24"/>
          <w:lang w:eastAsia="es-ES"/>
        </w:rPr>
        <w:t xml:space="preserve">Materiales </w:t>
      </w:r>
    </w:p>
    <w:p w14:paraId="044917F4" w14:textId="77777777" w:rsidR="00F00F9F" w:rsidRDefault="000965CE" w:rsidP="000965CE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 xml:space="preserve">1 globo burbuja R24 </w:t>
      </w:r>
    </w:p>
    <w:p w14:paraId="4A333F23" w14:textId="77777777" w:rsidR="00F00F9F" w:rsidRDefault="00F00F9F" w:rsidP="000965CE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 xml:space="preserve">1 globo R18 fashion rojo imperial </w:t>
      </w:r>
    </w:p>
    <w:p w14:paraId="391B5E3A" w14:textId="4908A82C" w:rsidR="00F00F9F" w:rsidRDefault="00F00F9F" w:rsidP="000965CE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 xml:space="preserve">4 metros de cinta dorada </w:t>
      </w:r>
      <w:r w:rsidR="000251F4">
        <w:rPr>
          <w:rFonts w:ascii="Calibri" w:hAnsi="Calibri" w:cs="Calibri"/>
          <w:sz w:val="24"/>
          <w:szCs w:val="24"/>
          <w:lang w:eastAsia="es-ES"/>
        </w:rPr>
        <w:t xml:space="preserve">navidad </w:t>
      </w:r>
    </w:p>
    <w:p w14:paraId="584D5D9E" w14:textId="199F4D1C" w:rsidR="00E341FA" w:rsidRDefault="00E341FA" w:rsidP="000965CE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 xml:space="preserve">Letrero personalizado navidad </w:t>
      </w:r>
    </w:p>
    <w:p w14:paraId="68B77CF2" w14:textId="3F03CE61" w:rsidR="00F00F9F" w:rsidRDefault="000251F4" w:rsidP="000965CE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 xml:space="preserve">Silicona </w:t>
      </w:r>
    </w:p>
    <w:p w14:paraId="10112885" w14:textId="1C6A74FA" w:rsidR="000251F4" w:rsidRDefault="004D2645" w:rsidP="000965CE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 xml:space="preserve">Cartulina dorada </w:t>
      </w:r>
    </w:p>
    <w:p w14:paraId="3B545C8A" w14:textId="6B100E98" w:rsidR="000965CE" w:rsidRPr="0049729C" w:rsidRDefault="0070617A" w:rsidP="0049729C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 xml:space="preserve">2 chelines o limpia pipas </w:t>
      </w:r>
    </w:p>
    <w:p w14:paraId="2E6EDC12" w14:textId="77777777" w:rsidR="000965CE" w:rsidRPr="005B41C7" w:rsidRDefault="000965CE" w:rsidP="000965CE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5B41C7">
        <w:rPr>
          <w:rFonts w:ascii="Calibri" w:hAnsi="Calibri" w:cs="Calibri"/>
          <w:sz w:val="24"/>
          <w:szCs w:val="24"/>
          <w:lang w:eastAsia="es-ES"/>
        </w:rPr>
        <w:t xml:space="preserve">Tijeras </w:t>
      </w:r>
    </w:p>
    <w:p w14:paraId="6DFD7262" w14:textId="77777777" w:rsidR="000965CE" w:rsidRDefault="000965CE" w:rsidP="000965CE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5B41C7">
        <w:rPr>
          <w:rFonts w:ascii="Calibri" w:hAnsi="Calibri" w:cs="Calibri"/>
          <w:sz w:val="24"/>
          <w:szCs w:val="24"/>
          <w:lang w:eastAsia="es-ES"/>
        </w:rPr>
        <w:t xml:space="preserve">Inflador manual o eléctrico </w:t>
      </w:r>
    </w:p>
    <w:p w14:paraId="514666C2" w14:textId="77777777" w:rsidR="00532143" w:rsidRDefault="00532143" w:rsidP="00532143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055C12B2" w14:textId="296B2DAA" w:rsidR="00532143" w:rsidRPr="0013701C" w:rsidRDefault="00087BDB" w:rsidP="00532143">
      <w:pPr>
        <w:pStyle w:val="Prrafodelista"/>
        <w:numPr>
          <w:ilvl w:val="0"/>
          <w:numId w:val="27"/>
        </w:numPr>
        <w:spacing w:after="0" w:line="240" w:lineRule="auto"/>
        <w:rPr>
          <w:rFonts w:ascii="Calibri" w:hAnsi="Calibri" w:cs="Calibri"/>
          <w:b/>
          <w:sz w:val="24"/>
          <w:szCs w:val="24"/>
          <w:lang w:eastAsia="es-ES"/>
        </w:rPr>
      </w:pPr>
      <w:r>
        <w:rPr>
          <w:rFonts w:ascii="Calibri" w:hAnsi="Calibri" w:cs="Calibri"/>
          <w:b/>
          <w:sz w:val="24"/>
          <w:szCs w:val="24"/>
          <w:lang w:eastAsia="es-ES"/>
        </w:rPr>
        <w:t xml:space="preserve">Regalos de </w:t>
      </w:r>
      <w:r w:rsidR="00532143">
        <w:rPr>
          <w:rFonts w:ascii="Calibri" w:hAnsi="Calibri" w:cs="Calibri"/>
          <w:b/>
          <w:sz w:val="24"/>
          <w:szCs w:val="24"/>
          <w:lang w:eastAsia="es-ES"/>
        </w:rPr>
        <w:t xml:space="preserve">Navidad </w:t>
      </w:r>
    </w:p>
    <w:p w14:paraId="3845EB0A" w14:textId="77777777" w:rsidR="00532143" w:rsidRDefault="00532143" w:rsidP="00532143">
      <w:pPr>
        <w:spacing w:after="0" w:line="240" w:lineRule="auto"/>
        <w:ind w:left="410"/>
        <w:rPr>
          <w:rFonts w:cs="Calibri"/>
          <w:b/>
          <w:sz w:val="24"/>
          <w:szCs w:val="24"/>
          <w:lang w:eastAsia="es-ES"/>
        </w:rPr>
      </w:pPr>
    </w:p>
    <w:p w14:paraId="6D56B732" w14:textId="77777777" w:rsidR="00532143" w:rsidRPr="005B41C7" w:rsidRDefault="00532143" w:rsidP="00532143">
      <w:pPr>
        <w:spacing w:after="0" w:line="240" w:lineRule="auto"/>
        <w:ind w:left="410"/>
        <w:rPr>
          <w:rFonts w:cs="Calibri"/>
          <w:b/>
          <w:sz w:val="24"/>
          <w:szCs w:val="24"/>
          <w:lang w:eastAsia="es-ES"/>
        </w:rPr>
      </w:pPr>
      <w:r w:rsidRPr="005B41C7">
        <w:rPr>
          <w:rFonts w:cs="Calibri"/>
          <w:b/>
          <w:sz w:val="24"/>
          <w:szCs w:val="24"/>
          <w:lang w:eastAsia="es-ES"/>
        </w:rPr>
        <w:t xml:space="preserve">Materiales </w:t>
      </w:r>
    </w:p>
    <w:p w14:paraId="5257BD45" w14:textId="77777777" w:rsidR="0025742F" w:rsidRDefault="0025742F" w:rsidP="00532143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 xml:space="preserve">8 globos R12 verde selva </w:t>
      </w:r>
    </w:p>
    <w:p w14:paraId="5467A81B" w14:textId="77777777" w:rsidR="0025742F" w:rsidRDefault="0025742F" w:rsidP="00532143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 xml:space="preserve">8 globos R12 fashion rojo imperial </w:t>
      </w:r>
    </w:p>
    <w:p w14:paraId="140EFFED" w14:textId="65AA0074" w:rsidR="00AD26B8" w:rsidRDefault="00185E84" w:rsidP="00532143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>5</w:t>
      </w:r>
      <w:r w:rsidR="00AD26B8">
        <w:rPr>
          <w:rFonts w:ascii="Calibri" w:hAnsi="Calibri" w:cs="Calibri"/>
          <w:sz w:val="24"/>
          <w:szCs w:val="24"/>
          <w:lang w:eastAsia="es-ES"/>
        </w:rPr>
        <w:t xml:space="preserve"> globos R5 verde selva </w:t>
      </w:r>
    </w:p>
    <w:p w14:paraId="5FBB7807" w14:textId="4A12F3B2" w:rsidR="00AD26B8" w:rsidRDefault="00185E84" w:rsidP="00532143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>5</w:t>
      </w:r>
      <w:r w:rsidR="00532143">
        <w:rPr>
          <w:rFonts w:ascii="Calibri" w:hAnsi="Calibri" w:cs="Calibri"/>
          <w:sz w:val="24"/>
          <w:szCs w:val="24"/>
          <w:lang w:eastAsia="es-ES"/>
        </w:rPr>
        <w:t xml:space="preserve"> globo</w:t>
      </w:r>
      <w:r w:rsidR="00AD26B8">
        <w:rPr>
          <w:rFonts w:ascii="Calibri" w:hAnsi="Calibri" w:cs="Calibri"/>
          <w:sz w:val="24"/>
          <w:szCs w:val="24"/>
          <w:lang w:eastAsia="es-ES"/>
        </w:rPr>
        <w:t xml:space="preserve">s R5 fashion rojo imperial </w:t>
      </w:r>
    </w:p>
    <w:p w14:paraId="7ED66D8B" w14:textId="3C3B6959" w:rsidR="00532143" w:rsidRPr="00937C35" w:rsidRDefault="00A41CDF" w:rsidP="00937C35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>
        <w:rPr>
          <w:rFonts w:ascii="Calibri" w:hAnsi="Calibri" w:cs="Calibri"/>
          <w:sz w:val="24"/>
          <w:szCs w:val="24"/>
          <w:lang w:eastAsia="es-ES"/>
        </w:rPr>
        <w:t>8 globos</w:t>
      </w:r>
      <w:r w:rsidR="002D7E97">
        <w:rPr>
          <w:rFonts w:ascii="Calibri" w:hAnsi="Calibri" w:cs="Calibri"/>
          <w:sz w:val="24"/>
          <w:szCs w:val="24"/>
          <w:lang w:eastAsia="es-ES"/>
        </w:rPr>
        <w:t xml:space="preserve"> tubular 260 </w:t>
      </w:r>
      <w:r>
        <w:rPr>
          <w:rFonts w:ascii="Calibri" w:hAnsi="Calibri" w:cs="Calibri"/>
          <w:sz w:val="24"/>
          <w:szCs w:val="24"/>
          <w:lang w:eastAsia="es-ES"/>
        </w:rPr>
        <w:t>réfle</w:t>
      </w:r>
      <w:r w:rsidR="00364E80">
        <w:rPr>
          <w:rFonts w:ascii="Calibri" w:hAnsi="Calibri" w:cs="Calibri"/>
          <w:sz w:val="24"/>
          <w:szCs w:val="24"/>
          <w:lang w:eastAsia="es-ES"/>
        </w:rPr>
        <w:t>x</w:t>
      </w:r>
      <w:r>
        <w:rPr>
          <w:rFonts w:ascii="Calibri" w:hAnsi="Calibri" w:cs="Calibri"/>
          <w:sz w:val="24"/>
          <w:szCs w:val="24"/>
          <w:lang w:eastAsia="es-ES"/>
        </w:rPr>
        <w:t xml:space="preserve"> plata o dorado </w:t>
      </w:r>
    </w:p>
    <w:p w14:paraId="03355E1E" w14:textId="77777777" w:rsidR="00532143" w:rsidRPr="005B41C7" w:rsidRDefault="00532143" w:rsidP="00532143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5B41C7">
        <w:rPr>
          <w:rFonts w:ascii="Calibri" w:hAnsi="Calibri" w:cs="Calibri"/>
          <w:sz w:val="24"/>
          <w:szCs w:val="24"/>
          <w:lang w:eastAsia="es-ES"/>
        </w:rPr>
        <w:t xml:space="preserve">Tijeras </w:t>
      </w:r>
    </w:p>
    <w:p w14:paraId="316858AD" w14:textId="77777777" w:rsidR="00532143" w:rsidRPr="005B41C7" w:rsidRDefault="00532143" w:rsidP="00532143">
      <w:pPr>
        <w:pStyle w:val="Prrafodelista"/>
        <w:numPr>
          <w:ilvl w:val="0"/>
          <w:numId w:val="33"/>
        </w:numPr>
        <w:spacing w:after="0" w:line="240" w:lineRule="auto"/>
        <w:rPr>
          <w:rFonts w:ascii="Calibri" w:hAnsi="Calibri" w:cs="Calibri"/>
          <w:sz w:val="24"/>
          <w:szCs w:val="24"/>
          <w:lang w:eastAsia="es-ES"/>
        </w:rPr>
      </w:pPr>
      <w:r w:rsidRPr="005B41C7">
        <w:rPr>
          <w:rFonts w:ascii="Calibri" w:hAnsi="Calibri" w:cs="Calibri"/>
          <w:sz w:val="24"/>
          <w:szCs w:val="24"/>
          <w:lang w:eastAsia="es-ES"/>
        </w:rPr>
        <w:t xml:space="preserve">Inflador manual o eléctrico </w:t>
      </w:r>
    </w:p>
    <w:p w14:paraId="2670BE42" w14:textId="00EDF735" w:rsidR="00E01D1C" w:rsidRPr="007F467A" w:rsidRDefault="00E01D1C">
      <w:pPr>
        <w:spacing w:after="0" w:line="240" w:lineRule="auto"/>
        <w:rPr>
          <w:rFonts w:cs="Calibri"/>
          <w:sz w:val="24"/>
          <w:szCs w:val="24"/>
          <w:lang w:eastAsia="es-ES"/>
        </w:rPr>
      </w:pPr>
    </w:p>
    <w:p w14:paraId="09BB763B" w14:textId="6A050B8A" w:rsidR="00B53D0D" w:rsidRPr="007F467A" w:rsidRDefault="00B53D0D" w:rsidP="00033399">
      <w:pPr>
        <w:spacing w:after="0" w:line="360" w:lineRule="auto"/>
        <w:jc w:val="both"/>
        <w:rPr>
          <w:rFonts w:eastAsiaTheme="majorEastAsia" w:cs="Calibri"/>
          <w:b/>
          <w:sz w:val="24"/>
          <w:szCs w:val="24"/>
        </w:rPr>
      </w:pPr>
      <w:r w:rsidRPr="007F467A">
        <w:rPr>
          <w:rFonts w:cs="Calibri"/>
          <w:b/>
          <w:sz w:val="24"/>
          <w:szCs w:val="24"/>
        </w:rPr>
        <w:t xml:space="preserve">4. </w:t>
      </w:r>
      <w:r w:rsidR="00743A27" w:rsidRPr="007F467A">
        <w:rPr>
          <w:rFonts w:eastAsiaTheme="majorEastAsia" w:cs="Calibri"/>
          <w:b/>
          <w:sz w:val="24"/>
          <w:szCs w:val="24"/>
        </w:rPr>
        <w:t xml:space="preserve">PLANTEAMIENTO DE EVIDENCIAS DE APRENDIZAJE PARA LA EVALUACIÓN EN EL PROCESO FORMATIVO.  </w:t>
      </w:r>
    </w:p>
    <w:tbl>
      <w:tblPr>
        <w:tblStyle w:val="Tablaconcuadrcula"/>
        <w:tblW w:w="9629" w:type="dxa"/>
        <w:tblLook w:val="04A0" w:firstRow="1" w:lastRow="0" w:firstColumn="1" w:lastColumn="0" w:noHBand="0" w:noVBand="1"/>
      </w:tblPr>
      <w:tblGrid>
        <w:gridCol w:w="1398"/>
        <w:gridCol w:w="1634"/>
        <w:gridCol w:w="1515"/>
        <w:gridCol w:w="1698"/>
        <w:gridCol w:w="1673"/>
        <w:gridCol w:w="1711"/>
      </w:tblGrid>
      <w:tr w:rsidR="007F467A" w:rsidRPr="007F467A" w14:paraId="7EF4B68F" w14:textId="77777777" w:rsidTr="00F51763">
        <w:trPr>
          <w:trHeight w:val="464"/>
        </w:trPr>
        <w:tc>
          <w:tcPr>
            <w:tcW w:w="1398" w:type="dxa"/>
            <w:shd w:val="clear" w:color="auto" w:fill="262626" w:themeFill="text1" w:themeFillTint="D9"/>
            <w:vAlign w:val="center"/>
          </w:tcPr>
          <w:p w14:paraId="5DA1453A" w14:textId="6E6E18AE" w:rsidR="007659AA" w:rsidRPr="007F467A" w:rsidRDefault="007659AA" w:rsidP="00F51763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rFonts w:cs="Calibri"/>
                <w:b/>
                <w:sz w:val="24"/>
                <w:szCs w:val="24"/>
              </w:rPr>
              <w:t>Fase del proyecto formativo</w:t>
            </w:r>
          </w:p>
        </w:tc>
        <w:tc>
          <w:tcPr>
            <w:tcW w:w="1634" w:type="dxa"/>
            <w:shd w:val="clear" w:color="auto" w:fill="262626" w:themeFill="text1" w:themeFillTint="D9"/>
            <w:vAlign w:val="center"/>
          </w:tcPr>
          <w:p w14:paraId="7DEC9540" w14:textId="1003F5C8" w:rsidR="007659AA" w:rsidRPr="007F467A" w:rsidRDefault="007659AA" w:rsidP="00F51763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rFonts w:cs="Calibri"/>
                <w:b/>
                <w:sz w:val="24"/>
                <w:szCs w:val="24"/>
              </w:rPr>
              <w:t>Actividad del proyecto formativo</w:t>
            </w:r>
          </w:p>
        </w:tc>
        <w:tc>
          <w:tcPr>
            <w:tcW w:w="1515" w:type="dxa"/>
            <w:shd w:val="clear" w:color="auto" w:fill="262626" w:themeFill="text1" w:themeFillTint="D9"/>
            <w:vAlign w:val="center"/>
          </w:tcPr>
          <w:p w14:paraId="2436F871" w14:textId="11839121" w:rsidR="007659AA" w:rsidRPr="007F467A" w:rsidRDefault="007659AA" w:rsidP="00F51763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rFonts w:cs="Calibri"/>
                <w:b/>
                <w:sz w:val="24"/>
                <w:szCs w:val="24"/>
              </w:rPr>
              <w:t>Actividad de Aprendizaje</w:t>
            </w:r>
          </w:p>
        </w:tc>
        <w:tc>
          <w:tcPr>
            <w:tcW w:w="1698" w:type="dxa"/>
            <w:shd w:val="clear" w:color="auto" w:fill="262626" w:themeFill="text1" w:themeFillTint="D9"/>
            <w:vAlign w:val="center"/>
          </w:tcPr>
          <w:p w14:paraId="366AA20D" w14:textId="19C7E207" w:rsidR="007659AA" w:rsidRPr="007F467A" w:rsidRDefault="007659AA" w:rsidP="00F51763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rFonts w:cs="Calibri"/>
                <w:b/>
                <w:sz w:val="24"/>
                <w:szCs w:val="24"/>
              </w:rPr>
              <w:t>Evidencias de Aprendizaje</w:t>
            </w:r>
          </w:p>
        </w:tc>
        <w:tc>
          <w:tcPr>
            <w:tcW w:w="1673" w:type="dxa"/>
            <w:shd w:val="clear" w:color="auto" w:fill="262626" w:themeFill="text1" w:themeFillTint="D9"/>
            <w:vAlign w:val="center"/>
          </w:tcPr>
          <w:p w14:paraId="33D7A4C4" w14:textId="77777777" w:rsidR="007659AA" w:rsidRPr="007F467A" w:rsidRDefault="007659AA" w:rsidP="00F51763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rFonts w:cs="Calibri"/>
                <w:b/>
                <w:sz w:val="24"/>
                <w:szCs w:val="24"/>
              </w:rPr>
              <w:t>Criterios de Evaluación</w:t>
            </w:r>
          </w:p>
        </w:tc>
        <w:tc>
          <w:tcPr>
            <w:tcW w:w="1711" w:type="dxa"/>
            <w:shd w:val="clear" w:color="auto" w:fill="262626" w:themeFill="text1" w:themeFillTint="D9"/>
            <w:vAlign w:val="center"/>
          </w:tcPr>
          <w:p w14:paraId="72D8B716" w14:textId="77777777" w:rsidR="007659AA" w:rsidRPr="007F467A" w:rsidRDefault="007659AA" w:rsidP="00F51763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rFonts w:cs="Calibri"/>
                <w:b/>
                <w:sz w:val="24"/>
                <w:szCs w:val="24"/>
              </w:rPr>
              <w:t>Técnicas e Instrumentos de Evaluación</w:t>
            </w:r>
          </w:p>
        </w:tc>
      </w:tr>
      <w:tr w:rsidR="007F467A" w:rsidRPr="007F467A" w14:paraId="5B95941D" w14:textId="77777777" w:rsidTr="00D456E0">
        <w:trPr>
          <w:trHeight w:val="1631"/>
        </w:trPr>
        <w:tc>
          <w:tcPr>
            <w:tcW w:w="1398" w:type="dxa"/>
            <w:vAlign w:val="center"/>
          </w:tcPr>
          <w:p w14:paraId="645FCB30" w14:textId="4E6B493F" w:rsidR="007659AA" w:rsidRPr="007F467A" w:rsidRDefault="00FB753F" w:rsidP="00D456E0">
            <w:pPr>
              <w:spacing w:line="24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sz w:val="24"/>
                <w:szCs w:val="24"/>
              </w:rPr>
              <w:lastRenderedPageBreak/>
              <w:t>Planeación</w:t>
            </w:r>
          </w:p>
        </w:tc>
        <w:tc>
          <w:tcPr>
            <w:tcW w:w="1634" w:type="dxa"/>
            <w:vAlign w:val="center"/>
          </w:tcPr>
          <w:p w14:paraId="1574F07D" w14:textId="297EBC7D" w:rsidR="007659AA" w:rsidRPr="007F467A" w:rsidRDefault="00D456E0" w:rsidP="00D456E0">
            <w:pPr>
              <w:spacing w:line="24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sz w:val="24"/>
                <w:szCs w:val="24"/>
              </w:rPr>
              <w:t>Definir el tipo de evento y propuesta decorativa</w:t>
            </w:r>
          </w:p>
        </w:tc>
        <w:tc>
          <w:tcPr>
            <w:tcW w:w="1515" w:type="dxa"/>
            <w:vAlign w:val="center"/>
          </w:tcPr>
          <w:p w14:paraId="2B92BADE" w14:textId="27BC920C" w:rsidR="007659AA" w:rsidRPr="007F467A" w:rsidRDefault="00D456E0" w:rsidP="00D456E0">
            <w:pPr>
              <w:spacing w:line="24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sz w:val="24"/>
                <w:szCs w:val="24"/>
              </w:rPr>
              <w:t>Lluvia de ideas y análisis de imágenes de decoraciones con globos</w:t>
            </w:r>
          </w:p>
        </w:tc>
        <w:tc>
          <w:tcPr>
            <w:tcW w:w="1698" w:type="dxa"/>
            <w:vAlign w:val="center"/>
          </w:tcPr>
          <w:p w14:paraId="24E5EC53" w14:textId="5C3CBF5A" w:rsidR="007659AA" w:rsidRPr="007F467A" w:rsidRDefault="00D456E0" w:rsidP="00D456E0">
            <w:pPr>
              <w:spacing w:line="24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sz w:val="24"/>
                <w:szCs w:val="24"/>
              </w:rPr>
              <w:t>Lista clasificada de ideas y análisis visual del estilo y aplicación</w:t>
            </w:r>
          </w:p>
        </w:tc>
        <w:tc>
          <w:tcPr>
            <w:tcW w:w="1673" w:type="dxa"/>
            <w:vAlign w:val="center"/>
          </w:tcPr>
          <w:p w14:paraId="23A802B2" w14:textId="644664C7" w:rsidR="007659AA" w:rsidRPr="007F467A" w:rsidRDefault="00D456E0" w:rsidP="00D456E0">
            <w:pPr>
              <w:spacing w:line="24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sz w:val="24"/>
                <w:szCs w:val="24"/>
              </w:rPr>
              <w:t>Identifica tipos de decoraciones, contextos y estilos.</w:t>
            </w:r>
          </w:p>
        </w:tc>
        <w:tc>
          <w:tcPr>
            <w:tcW w:w="1711" w:type="dxa"/>
            <w:vAlign w:val="center"/>
          </w:tcPr>
          <w:p w14:paraId="7F7C38A2" w14:textId="50345FE9" w:rsidR="007659AA" w:rsidRPr="007F467A" w:rsidRDefault="00D456E0" w:rsidP="00D456E0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sz w:val="24"/>
                <w:szCs w:val="24"/>
              </w:rPr>
              <w:t>Observación directa – Lista de chequeo</w:t>
            </w:r>
          </w:p>
        </w:tc>
      </w:tr>
      <w:tr w:rsidR="007F467A" w:rsidRPr="007F467A" w14:paraId="51DDB819" w14:textId="77777777" w:rsidTr="00D456E0">
        <w:trPr>
          <w:trHeight w:val="795"/>
        </w:trPr>
        <w:tc>
          <w:tcPr>
            <w:tcW w:w="1398" w:type="dxa"/>
            <w:vAlign w:val="center"/>
          </w:tcPr>
          <w:p w14:paraId="1FDE5B1A" w14:textId="46E72057" w:rsidR="00FB753F" w:rsidRPr="007F467A" w:rsidRDefault="00D456E0" w:rsidP="00D456E0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7F467A">
              <w:rPr>
                <w:sz w:val="24"/>
                <w:szCs w:val="24"/>
              </w:rPr>
              <w:t>Ejecución</w:t>
            </w:r>
          </w:p>
        </w:tc>
        <w:tc>
          <w:tcPr>
            <w:tcW w:w="1634" w:type="dxa"/>
            <w:vAlign w:val="center"/>
          </w:tcPr>
          <w:p w14:paraId="3059B675" w14:textId="347C4501" w:rsidR="00FB753F" w:rsidRPr="007F467A" w:rsidRDefault="00D456E0" w:rsidP="00D456E0">
            <w:pPr>
              <w:spacing w:line="24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sz w:val="24"/>
                <w:szCs w:val="24"/>
              </w:rPr>
              <w:t>Montar estructura decorativa</w:t>
            </w:r>
          </w:p>
        </w:tc>
        <w:tc>
          <w:tcPr>
            <w:tcW w:w="1515" w:type="dxa"/>
            <w:vAlign w:val="center"/>
          </w:tcPr>
          <w:p w14:paraId="7CB98150" w14:textId="582A083D" w:rsidR="00FB753F" w:rsidRPr="007F467A" w:rsidRDefault="00D456E0" w:rsidP="00D456E0">
            <w:pPr>
              <w:spacing w:line="24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sz w:val="24"/>
                <w:szCs w:val="24"/>
              </w:rPr>
              <w:t>Elaboración de arco decorativo siguiendo plano</w:t>
            </w:r>
          </w:p>
        </w:tc>
        <w:tc>
          <w:tcPr>
            <w:tcW w:w="1698" w:type="dxa"/>
            <w:vAlign w:val="center"/>
          </w:tcPr>
          <w:p w14:paraId="73A2DFF5" w14:textId="41F56F49" w:rsidR="00FB753F" w:rsidRPr="007F467A" w:rsidRDefault="00D456E0" w:rsidP="00D456E0">
            <w:pPr>
              <w:spacing w:line="24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sz w:val="24"/>
                <w:szCs w:val="24"/>
              </w:rPr>
              <w:t>Arco decorativo armado con simetría y firmeza</w:t>
            </w:r>
          </w:p>
        </w:tc>
        <w:tc>
          <w:tcPr>
            <w:tcW w:w="1673" w:type="dxa"/>
            <w:vAlign w:val="center"/>
          </w:tcPr>
          <w:p w14:paraId="4A76AA9F" w14:textId="3E7D999C" w:rsidR="00FB753F" w:rsidRPr="007F467A" w:rsidRDefault="00D456E0" w:rsidP="00D456E0">
            <w:pPr>
              <w:spacing w:line="24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sz w:val="24"/>
                <w:szCs w:val="24"/>
              </w:rPr>
              <w:t>Aplica correctamente las técnicas de montaje y combina colores con armonía</w:t>
            </w:r>
          </w:p>
        </w:tc>
        <w:tc>
          <w:tcPr>
            <w:tcW w:w="1711" w:type="dxa"/>
            <w:vAlign w:val="center"/>
          </w:tcPr>
          <w:p w14:paraId="457C6FE7" w14:textId="49CF58A7" w:rsidR="00FB753F" w:rsidRPr="007F467A" w:rsidRDefault="00D456E0" w:rsidP="00D456E0">
            <w:pPr>
              <w:spacing w:line="24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sz w:val="24"/>
                <w:szCs w:val="24"/>
              </w:rPr>
              <w:t>Rúbrica de evaluación de técnica y diseño</w:t>
            </w:r>
          </w:p>
        </w:tc>
      </w:tr>
      <w:tr w:rsidR="007F467A" w:rsidRPr="007F467A" w14:paraId="13EA7453" w14:textId="77777777" w:rsidTr="00D456E0">
        <w:trPr>
          <w:trHeight w:val="795"/>
        </w:trPr>
        <w:tc>
          <w:tcPr>
            <w:tcW w:w="1398" w:type="dxa"/>
            <w:vAlign w:val="center"/>
          </w:tcPr>
          <w:p w14:paraId="73747B77" w14:textId="54CD4D40" w:rsidR="00FB753F" w:rsidRPr="007F467A" w:rsidRDefault="00D456E0" w:rsidP="00D456E0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7F467A">
              <w:rPr>
                <w:sz w:val="24"/>
                <w:szCs w:val="24"/>
              </w:rPr>
              <w:t>Cierre</w:t>
            </w:r>
          </w:p>
        </w:tc>
        <w:tc>
          <w:tcPr>
            <w:tcW w:w="1634" w:type="dxa"/>
            <w:vAlign w:val="center"/>
          </w:tcPr>
          <w:p w14:paraId="56B174C6" w14:textId="001A5017" w:rsidR="00FB753F" w:rsidRPr="007F467A" w:rsidRDefault="00D456E0" w:rsidP="00D456E0">
            <w:pPr>
              <w:spacing w:line="24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sz w:val="24"/>
                <w:szCs w:val="24"/>
              </w:rPr>
              <w:t>Presentar propuesta a cliente</w:t>
            </w:r>
          </w:p>
        </w:tc>
        <w:tc>
          <w:tcPr>
            <w:tcW w:w="1515" w:type="dxa"/>
            <w:vAlign w:val="center"/>
          </w:tcPr>
          <w:p w14:paraId="70D9A306" w14:textId="1EE76F2B" w:rsidR="00FB753F" w:rsidRPr="007F467A" w:rsidRDefault="00D456E0" w:rsidP="00D456E0">
            <w:pPr>
              <w:spacing w:line="24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sz w:val="24"/>
                <w:szCs w:val="24"/>
              </w:rPr>
              <w:t>Simulación de asesoría a cliente</w:t>
            </w:r>
          </w:p>
        </w:tc>
        <w:tc>
          <w:tcPr>
            <w:tcW w:w="1698" w:type="dxa"/>
            <w:vAlign w:val="center"/>
          </w:tcPr>
          <w:p w14:paraId="685007E0" w14:textId="0ABBEEA6" w:rsidR="00FB753F" w:rsidRPr="007F467A" w:rsidRDefault="00D456E0" w:rsidP="00D456E0">
            <w:pPr>
              <w:spacing w:line="24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sz w:val="24"/>
                <w:szCs w:val="24"/>
              </w:rPr>
              <w:t>Boceto y propuesta escrita de decoración</w:t>
            </w:r>
          </w:p>
        </w:tc>
        <w:tc>
          <w:tcPr>
            <w:tcW w:w="1673" w:type="dxa"/>
            <w:vAlign w:val="center"/>
          </w:tcPr>
          <w:p w14:paraId="614B0F63" w14:textId="7E6AEBC8" w:rsidR="00FB753F" w:rsidRPr="007F467A" w:rsidRDefault="00D456E0" w:rsidP="00D456E0">
            <w:pPr>
              <w:spacing w:line="24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sz w:val="24"/>
                <w:szCs w:val="24"/>
              </w:rPr>
              <w:t>Comunica de forma clara y justifica su propuesta según las necesidades del cliente.</w:t>
            </w:r>
          </w:p>
        </w:tc>
        <w:tc>
          <w:tcPr>
            <w:tcW w:w="1711" w:type="dxa"/>
            <w:vAlign w:val="center"/>
          </w:tcPr>
          <w:p w14:paraId="179A4234" w14:textId="4450B861" w:rsidR="00FB753F" w:rsidRPr="007F467A" w:rsidRDefault="00D456E0" w:rsidP="00D456E0">
            <w:pPr>
              <w:spacing w:line="24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sz w:val="24"/>
                <w:szCs w:val="24"/>
              </w:rPr>
              <w:t>Lista de chequeo de comunicación y pertinencia</w:t>
            </w:r>
          </w:p>
        </w:tc>
      </w:tr>
    </w:tbl>
    <w:p w14:paraId="776B34EF" w14:textId="5A111708" w:rsidR="00F1589F" w:rsidRPr="007F467A" w:rsidRDefault="00F51763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sz w:val="24"/>
          <w:szCs w:val="24"/>
        </w:rPr>
      </w:pPr>
      <w:r w:rsidRPr="007F467A">
        <w:rPr>
          <w:rFonts w:cs="Calibri"/>
          <w:b/>
          <w:sz w:val="24"/>
          <w:szCs w:val="24"/>
        </w:rPr>
        <w:tab/>
      </w:r>
    </w:p>
    <w:p w14:paraId="0CCB4776" w14:textId="0C1B060A" w:rsidR="00F51763" w:rsidRPr="007F467A" w:rsidRDefault="00B53D0D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sz w:val="24"/>
          <w:szCs w:val="24"/>
        </w:rPr>
      </w:pPr>
      <w:r w:rsidRPr="007F467A">
        <w:rPr>
          <w:rFonts w:cs="Calibri"/>
          <w:b/>
          <w:sz w:val="24"/>
          <w:szCs w:val="24"/>
        </w:rPr>
        <w:t>5. GLOSARIO DE TÉRMINOS</w:t>
      </w:r>
    </w:p>
    <w:p w14:paraId="013C0412" w14:textId="05874A8E" w:rsidR="00026D76" w:rsidRPr="007F467A" w:rsidRDefault="00E82797" w:rsidP="00D70186">
      <w:pPr>
        <w:pStyle w:val="Prrafodelista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Amarre D</w:t>
      </w:r>
      <w:r w:rsidR="00026D76"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oble:</w:t>
      </w:r>
      <w:r w:rsidR="00026D76" w:rsidRPr="007F467A">
        <w:rPr>
          <w:rFonts w:ascii="Calibri" w:eastAsia="Times New Roman" w:hAnsi="Calibri"/>
          <w:sz w:val="24"/>
          <w:szCs w:val="24"/>
          <w:lang w:eastAsia="es-CO"/>
        </w:rPr>
        <w:t xml:space="preserve"> Técnica de sujeción de globos que asegura mayor firmeza al unirlos, evitando que se suelten durante el montaje.</w:t>
      </w:r>
    </w:p>
    <w:p w14:paraId="7674CDB9" w14:textId="6C856401" w:rsidR="00026D76" w:rsidRPr="007F467A" w:rsidRDefault="008957C2" w:rsidP="00D70186">
      <w:pPr>
        <w:pStyle w:val="Prrafodelista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Arco de G</w:t>
      </w:r>
      <w:r w:rsidR="00026D76"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lobos:</w:t>
      </w:r>
      <w:r w:rsidR="00026D76" w:rsidRPr="007F467A">
        <w:rPr>
          <w:rFonts w:ascii="Calibri" w:eastAsia="Times New Roman" w:hAnsi="Calibri"/>
          <w:sz w:val="24"/>
          <w:szCs w:val="24"/>
          <w:lang w:eastAsia="es-CO"/>
        </w:rPr>
        <w:t xml:space="preserve"> Estructura decorativa en forma de arco, elaborada con globos inflados y fijados sobre una base o soporte.</w:t>
      </w:r>
    </w:p>
    <w:p w14:paraId="7A053255" w14:textId="70DE75A8" w:rsidR="00026D76" w:rsidRPr="007F467A" w:rsidRDefault="00026D76" w:rsidP="00D70186">
      <w:pPr>
        <w:pStyle w:val="Prrafodelista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Boceto:</w:t>
      </w:r>
      <w:r w:rsidRPr="007F467A">
        <w:rPr>
          <w:rFonts w:ascii="Calibri" w:eastAsia="Times New Roman" w:hAnsi="Calibri"/>
          <w:sz w:val="24"/>
          <w:szCs w:val="24"/>
          <w:lang w:eastAsia="es-CO"/>
        </w:rPr>
        <w:t xml:space="preserve"> Representación gráfica inicial del diseño de una decoración, utilizada para planificar colores, formas y distribución.</w:t>
      </w:r>
    </w:p>
    <w:p w14:paraId="3468E37C" w14:textId="0F5CD598" w:rsidR="00026D76" w:rsidRPr="007F467A" w:rsidRDefault="00B552A4" w:rsidP="00D70186">
      <w:pPr>
        <w:pStyle w:val="Prrafodelista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Calibrador de G</w:t>
      </w:r>
      <w:r w:rsidR="00026D76"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lobos:</w:t>
      </w:r>
      <w:r w:rsidR="00026D76" w:rsidRPr="007F467A">
        <w:rPr>
          <w:rFonts w:ascii="Calibri" w:eastAsia="Times New Roman" w:hAnsi="Calibri"/>
          <w:sz w:val="24"/>
          <w:szCs w:val="24"/>
          <w:lang w:eastAsia="es-CO"/>
        </w:rPr>
        <w:t xml:space="preserve"> Herramienta que permite medir el diámetro exacto del globo para lograr uniformidad en el inflado.</w:t>
      </w:r>
    </w:p>
    <w:p w14:paraId="36EBE896" w14:textId="51148A5B" w:rsidR="00026D76" w:rsidRPr="007F467A" w:rsidRDefault="00B552A4" w:rsidP="00D70186">
      <w:pPr>
        <w:pStyle w:val="Prrafodelista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Centro de M</w:t>
      </w:r>
      <w:r w:rsidR="00026D76"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esa:</w:t>
      </w:r>
      <w:r w:rsidR="00026D76" w:rsidRPr="007F467A">
        <w:rPr>
          <w:rFonts w:ascii="Calibri" w:eastAsia="Times New Roman" w:hAnsi="Calibri"/>
          <w:sz w:val="24"/>
          <w:szCs w:val="24"/>
          <w:lang w:eastAsia="es-CO"/>
        </w:rPr>
        <w:t xml:space="preserve"> Elemento decorativo ubicado sobre las mesas de los invitados, elaborado con globos y otros accesorios.</w:t>
      </w:r>
    </w:p>
    <w:p w14:paraId="1346827C" w14:textId="686B235B" w:rsidR="00026D76" w:rsidRPr="007F467A" w:rsidRDefault="00B552A4" w:rsidP="00D70186">
      <w:pPr>
        <w:pStyle w:val="Prrafodelista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Columna de G</w:t>
      </w:r>
      <w:r w:rsidR="00026D76"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lobos:</w:t>
      </w:r>
      <w:r w:rsidR="00026D76" w:rsidRPr="007F467A">
        <w:rPr>
          <w:rFonts w:ascii="Calibri" w:eastAsia="Times New Roman" w:hAnsi="Calibri"/>
          <w:sz w:val="24"/>
          <w:szCs w:val="24"/>
          <w:lang w:eastAsia="es-CO"/>
        </w:rPr>
        <w:t xml:space="preserve"> Estructura vertical formada por globos colocados en espiral o en patrones específicos.</w:t>
      </w:r>
    </w:p>
    <w:p w14:paraId="1308872C" w14:textId="387DC792" w:rsidR="00026D76" w:rsidRPr="007F467A" w:rsidRDefault="00B552A4" w:rsidP="00D70186">
      <w:pPr>
        <w:pStyle w:val="Prrafodelista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Combinación de C</w:t>
      </w:r>
      <w:r w:rsidR="00026D76"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olores:</w:t>
      </w:r>
      <w:r w:rsidR="00026D76" w:rsidRPr="007F467A">
        <w:rPr>
          <w:rFonts w:ascii="Calibri" w:eastAsia="Times New Roman" w:hAnsi="Calibri"/>
          <w:sz w:val="24"/>
          <w:szCs w:val="24"/>
          <w:lang w:eastAsia="es-CO"/>
        </w:rPr>
        <w:t xml:space="preserve"> Selección y disposición armónica de colores en una decoración para lograr un efecto estético.</w:t>
      </w:r>
    </w:p>
    <w:p w14:paraId="49365855" w14:textId="67EC22BA" w:rsidR="00026D76" w:rsidRPr="007F467A" w:rsidRDefault="006E2267" w:rsidP="00D70186">
      <w:pPr>
        <w:pStyle w:val="Prrafodelista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Globos de L</w:t>
      </w:r>
      <w:r w:rsidR="00026D76"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átex:</w:t>
      </w:r>
      <w:r w:rsidR="00026D76" w:rsidRPr="007F467A">
        <w:rPr>
          <w:rFonts w:ascii="Calibri" w:eastAsia="Times New Roman" w:hAnsi="Calibri"/>
          <w:sz w:val="24"/>
          <w:szCs w:val="24"/>
          <w:lang w:eastAsia="es-CO"/>
        </w:rPr>
        <w:t xml:space="preserve"> Globos fabricados con caucho natural, elástico y biodegradable, usados comúnmente en decoraciones.</w:t>
      </w:r>
    </w:p>
    <w:p w14:paraId="44E79B4E" w14:textId="786B2224" w:rsidR="00026D76" w:rsidRPr="007F467A" w:rsidRDefault="00B944DA" w:rsidP="00D70186">
      <w:pPr>
        <w:pStyle w:val="Prrafodelista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lastRenderedPageBreak/>
        <w:t>Globos Metalizados o F</w:t>
      </w:r>
      <w:r w:rsidR="00026D76"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oil:</w:t>
      </w:r>
      <w:r w:rsidR="00026D76" w:rsidRPr="007F467A">
        <w:rPr>
          <w:rFonts w:ascii="Calibri" w:eastAsia="Times New Roman" w:hAnsi="Calibri"/>
          <w:sz w:val="24"/>
          <w:szCs w:val="24"/>
          <w:lang w:eastAsia="es-CO"/>
        </w:rPr>
        <w:t xml:space="preserve"> Globos fabricados con láminas metálicas o plásticas, que permiten formas y diseños variados.</w:t>
      </w:r>
    </w:p>
    <w:p w14:paraId="043DE4CB" w14:textId="53F138F5" w:rsidR="00026D76" w:rsidRPr="007F467A" w:rsidRDefault="00026D76" w:rsidP="00D70186">
      <w:pPr>
        <w:pStyle w:val="Prrafodelista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I</w:t>
      </w:r>
      <w:r w:rsidR="004E3C78"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nflador E</w:t>
      </w: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léctrico:</w:t>
      </w:r>
      <w:r w:rsidRPr="007F467A">
        <w:rPr>
          <w:rFonts w:ascii="Calibri" w:eastAsia="Times New Roman" w:hAnsi="Calibri"/>
          <w:sz w:val="24"/>
          <w:szCs w:val="24"/>
          <w:lang w:eastAsia="es-CO"/>
        </w:rPr>
        <w:t xml:space="preserve"> Dispositivo que permite inflar globos de forma rápida y sin esfuerzo manual.</w:t>
      </w:r>
    </w:p>
    <w:p w14:paraId="557EF0F9" w14:textId="6FAF1B43" w:rsidR="00026D76" w:rsidRPr="007F467A" w:rsidRDefault="00185FCE" w:rsidP="00D70186">
      <w:pPr>
        <w:pStyle w:val="Prrafodelista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Inflador M</w:t>
      </w:r>
      <w:r w:rsidR="00026D76"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anual:</w:t>
      </w:r>
      <w:r w:rsidR="00026D76" w:rsidRPr="007F467A">
        <w:rPr>
          <w:rFonts w:ascii="Calibri" w:eastAsia="Times New Roman" w:hAnsi="Calibri"/>
          <w:sz w:val="24"/>
          <w:szCs w:val="24"/>
          <w:lang w:eastAsia="es-CO"/>
        </w:rPr>
        <w:t xml:space="preserve"> Herramienta mecánica de bombeo que permite inflar globos utilizando fuerza física.</w:t>
      </w:r>
    </w:p>
    <w:p w14:paraId="01EF6743" w14:textId="008A9B48" w:rsidR="00026D76" w:rsidRPr="007F467A" w:rsidRDefault="00026D76" w:rsidP="00D70186">
      <w:pPr>
        <w:pStyle w:val="Prrafodelista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Montaje:</w:t>
      </w:r>
      <w:r w:rsidRPr="007F467A">
        <w:rPr>
          <w:rFonts w:ascii="Calibri" w:eastAsia="Times New Roman" w:hAnsi="Calibri"/>
          <w:sz w:val="24"/>
          <w:szCs w:val="24"/>
          <w:lang w:eastAsia="es-CO"/>
        </w:rPr>
        <w:t xml:space="preserve"> Proceso de instalación y fijación de los elementos decorativos en el lugar del evento.</w:t>
      </w:r>
    </w:p>
    <w:p w14:paraId="585930E8" w14:textId="54DB0B90" w:rsidR="00026D76" w:rsidRPr="007F467A" w:rsidRDefault="00A127C7" w:rsidP="00D70186">
      <w:pPr>
        <w:pStyle w:val="Prrafodelista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Paleta de C</w:t>
      </w:r>
      <w:r w:rsidR="00026D76"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olores:</w:t>
      </w:r>
      <w:r w:rsidR="00026D76" w:rsidRPr="007F467A">
        <w:rPr>
          <w:rFonts w:ascii="Calibri" w:eastAsia="Times New Roman" w:hAnsi="Calibri"/>
          <w:sz w:val="24"/>
          <w:szCs w:val="24"/>
          <w:lang w:eastAsia="es-CO"/>
        </w:rPr>
        <w:t xml:space="preserve"> Conjunto de colores seleccionados para una decoración, que define su estilo y coherencia visual.</w:t>
      </w:r>
    </w:p>
    <w:p w14:paraId="70B61DA1" w14:textId="596D086B" w:rsidR="00026D76" w:rsidRPr="007F467A" w:rsidRDefault="00AF603F" w:rsidP="00D70186">
      <w:pPr>
        <w:pStyle w:val="Prrafodelista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Punto F</w:t>
      </w:r>
      <w:r w:rsidR="00026D76"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ocal:</w:t>
      </w:r>
      <w:r w:rsidR="00026D76" w:rsidRPr="007F467A">
        <w:rPr>
          <w:rFonts w:ascii="Calibri" w:eastAsia="Times New Roman" w:hAnsi="Calibri"/>
          <w:sz w:val="24"/>
          <w:szCs w:val="24"/>
          <w:lang w:eastAsia="es-CO"/>
        </w:rPr>
        <w:t xml:space="preserve"> Área de una decoración que concentra la atención principal del espectador.</w:t>
      </w:r>
    </w:p>
    <w:p w14:paraId="159BA92B" w14:textId="1A70DD9A" w:rsidR="00026D76" w:rsidRPr="007F467A" w:rsidRDefault="00026D76" w:rsidP="00D70186">
      <w:pPr>
        <w:pStyle w:val="Prrafodelista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R</w:t>
      </w:r>
      <w:r w:rsidR="00D94677"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acimo de G</w:t>
      </w: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lobos:</w:t>
      </w:r>
      <w:r w:rsidRPr="007F467A">
        <w:rPr>
          <w:rFonts w:ascii="Calibri" w:eastAsia="Times New Roman" w:hAnsi="Calibri"/>
          <w:sz w:val="24"/>
          <w:szCs w:val="24"/>
          <w:lang w:eastAsia="es-CO"/>
        </w:rPr>
        <w:t xml:space="preserve"> Conjunto de globos agrupados y unidos entre sí, generalmente de cuatro o más unidades.</w:t>
      </w:r>
    </w:p>
    <w:p w14:paraId="0FB59DE2" w14:textId="4B400444" w:rsidR="00026D76" w:rsidRPr="007F467A" w:rsidRDefault="00D94677" w:rsidP="00D70186">
      <w:pPr>
        <w:pStyle w:val="Prrafodelista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Tema D</w:t>
      </w:r>
      <w:r w:rsidR="00026D76"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ecorativo:</w:t>
      </w:r>
      <w:r w:rsidR="00026D76" w:rsidRPr="007F467A">
        <w:rPr>
          <w:rFonts w:ascii="Calibri" w:eastAsia="Times New Roman" w:hAnsi="Calibri"/>
          <w:sz w:val="24"/>
          <w:szCs w:val="24"/>
          <w:lang w:eastAsia="es-CO"/>
        </w:rPr>
        <w:t xml:space="preserve"> Concepto o idea principal que guía el diseño y los elementos de una decoración.</w:t>
      </w:r>
    </w:p>
    <w:p w14:paraId="4576909D" w14:textId="4F75AA1C" w:rsidR="00026D76" w:rsidRPr="007F467A" w:rsidRDefault="001F5F6C" w:rsidP="00D70186">
      <w:pPr>
        <w:pStyle w:val="Prrafodelista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/>
          <w:sz w:val="24"/>
          <w:szCs w:val="24"/>
          <w:lang w:eastAsia="es-CO"/>
        </w:rPr>
      </w:pPr>
      <w:r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Trabajo C</w:t>
      </w:r>
      <w:r w:rsidR="00026D76" w:rsidRPr="007F467A">
        <w:rPr>
          <w:rFonts w:ascii="Calibri" w:eastAsia="Times New Roman" w:hAnsi="Calibri"/>
          <w:b/>
          <w:bCs/>
          <w:sz w:val="24"/>
          <w:szCs w:val="24"/>
          <w:lang w:eastAsia="es-CO"/>
        </w:rPr>
        <w:t>olaborativo:</w:t>
      </w:r>
      <w:r w:rsidR="00026D76" w:rsidRPr="007F467A">
        <w:rPr>
          <w:rFonts w:ascii="Calibri" w:eastAsia="Times New Roman" w:hAnsi="Calibri"/>
          <w:sz w:val="24"/>
          <w:szCs w:val="24"/>
          <w:lang w:eastAsia="es-CO"/>
        </w:rPr>
        <w:t xml:space="preserve"> Estrategia en la que varios aprendices trabajan juntos para lograr un objetivo común, compartiendo responsabilidades y aportes.</w:t>
      </w:r>
    </w:p>
    <w:p w14:paraId="15ADBB07" w14:textId="77777777" w:rsidR="009448E8" w:rsidRPr="007F467A" w:rsidRDefault="009448E8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00BE0D94" w14:textId="3980AAA6" w:rsidR="002F10E9" w:rsidRPr="002F10E9" w:rsidRDefault="00B53D0D" w:rsidP="002F10E9">
      <w:pPr>
        <w:pStyle w:val="Prrafodelista"/>
        <w:numPr>
          <w:ilvl w:val="0"/>
          <w:numId w:val="16"/>
        </w:numPr>
        <w:spacing w:after="0" w:line="240" w:lineRule="auto"/>
        <w:rPr>
          <w:rFonts w:cs="Calibri"/>
          <w:b/>
          <w:sz w:val="24"/>
          <w:szCs w:val="24"/>
        </w:rPr>
      </w:pPr>
      <w:r w:rsidRPr="002F10E9">
        <w:rPr>
          <w:rFonts w:cs="Calibri"/>
          <w:b/>
          <w:sz w:val="24"/>
          <w:szCs w:val="24"/>
        </w:rPr>
        <w:t>REFERENTES BILBIOGRÁFICOS</w:t>
      </w:r>
    </w:p>
    <w:p w14:paraId="5C8C70D1" w14:textId="161B89C3" w:rsidR="00801659" w:rsidRPr="002F10E9" w:rsidRDefault="00801659" w:rsidP="002F10E9">
      <w:pPr>
        <w:pStyle w:val="Prrafodelista"/>
        <w:numPr>
          <w:ilvl w:val="0"/>
          <w:numId w:val="27"/>
        </w:numPr>
        <w:spacing w:after="0" w:line="240" w:lineRule="auto"/>
        <w:rPr>
          <w:sz w:val="24"/>
          <w:szCs w:val="24"/>
        </w:rPr>
      </w:pPr>
      <w:r w:rsidRPr="002F10E9">
        <w:rPr>
          <w:rStyle w:val="Textoennegrita"/>
          <w:rFonts w:ascii="Calibri" w:hAnsi="Calibri"/>
          <w:sz w:val="24"/>
          <w:szCs w:val="24"/>
        </w:rPr>
        <w:t>Bibliografía</w:t>
      </w:r>
    </w:p>
    <w:p w14:paraId="12D0EB0E" w14:textId="77777777" w:rsidR="00801659" w:rsidRPr="007F467A" w:rsidRDefault="00801659" w:rsidP="00D70186">
      <w:pPr>
        <w:pStyle w:val="NormalWeb"/>
        <w:numPr>
          <w:ilvl w:val="0"/>
          <w:numId w:val="18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 xml:space="preserve">Álvarez, M. (2019). </w:t>
      </w:r>
      <w:r w:rsidRPr="007F467A">
        <w:rPr>
          <w:rStyle w:val="nfasis"/>
          <w:rFonts w:ascii="Calibri" w:hAnsi="Calibri"/>
        </w:rPr>
        <w:t>Decoración con globos: Técnicas y diseños creativos</w:t>
      </w:r>
      <w:r w:rsidRPr="007F467A">
        <w:rPr>
          <w:rFonts w:ascii="Calibri" w:hAnsi="Calibri"/>
        </w:rPr>
        <w:t>. Editorial Trillas, México.</w:t>
      </w:r>
    </w:p>
    <w:p w14:paraId="73D6257D" w14:textId="77777777" w:rsidR="00801659" w:rsidRPr="007F467A" w:rsidRDefault="00801659" w:rsidP="00D70186">
      <w:pPr>
        <w:pStyle w:val="NormalWeb"/>
        <w:numPr>
          <w:ilvl w:val="0"/>
          <w:numId w:val="18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 xml:space="preserve">Pérez, L. (2021). </w:t>
      </w:r>
      <w:r w:rsidRPr="007F467A">
        <w:rPr>
          <w:rStyle w:val="nfasis"/>
          <w:rFonts w:ascii="Calibri" w:hAnsi="Calibri"/>
        </w:rPr>
        <w:t>Manual práctico de decoración de eventos</w:t>
      </w:r>
      <w:r w:rsidRPr="007F467A">
        <w:rPr>
          <w:rFonts w:ascii="Calibri" w:hAnsi="Calibri"/>
        </w:rPr>
        <w:t>. Editorial Panamericana, Bogotá.</w:t>
      </w:r>
    </w:p>
    <w:p w14:paraId="79692F75" w14:textId="77777777" w:rsidR="00801659" w:rsidRPr="007F467A" w:rsidRDefault="00801659" w:rsidP="00D70186">
      <w:pPr>
        <w:pStyle w:val="NormalWeb"/>
        <w:numPr>
          <w:ilvl w:val="0"/>
          <w:numId w:val="18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 xml:space="preserve">Rodríguez, C. (2018). </w:t>
      </w:r>
      <w:r w:rsidRPr="007F467A">
        <w:rPr>
          <w:rStyle w:val="nfasis"/>
          <w:rFonts w:ascii="Calibri" w:hAnsi="Calibri"/>
        </w:rPr>
        <w:t>Diseño y ambientación de eventos</w:t>
      </w:r>
      <w:r w:rsidRPr="007F467A">
        <w:rPr>
          <w:rFonts w:ascii="Calibri" w:hAnsi="Calibri"/>
        </w:rPr>
        <w:t>. Editorial Alfaomega, México.</w:t>
      </w:r>
    </w:p>
    <w:p w14:paraId="534E8FDE" w14:textId="77777777" w:rsidR="00801659" w:rsidRPr="007F467A" w:rsidRDefault="00801659" w:rsidP="00D70186">
      <w:pPr>
        <w:pStyle w:val="NormalWeb"/>
        <w:numPr>
          <w:ilvl w:val="0"/>
          <w:numId w:val="18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 xml:space="preserve">Servicio Nacional de Aprendizaje – SENA. (2020). </w:t>
      </w:r>
      <w:r w:rsidRPr="007F467A">
        <w:rPr>
          <w:rStyle w:val="nfasis"/>
          <w:rFonts w:ascii="Calibri" w:hAnsi="Calibri"/>
        </w:rPr>
        <w:t>Guía de aprendizaje: Decoración y ambientación de eventos</w:t>
      </w:r>
      <w:r w:rsidRPr="007F467A">
        <w:rPr>
          <w:rFonts w:ascii="Calibri" w:hAnsi="Calibri"/>
        </w:rPr>
        <w:t>. SENA, Bogotá.</w:t>
      </w:r>
    </w:p>
    <w:p w14:paraId="07F214F0" w14:textId="77777777" w:rsidR="00801659" w:rsidRPr="007F467A" w:rsidRDefault="00801659" w:rsidP="007F57BA">
      <w:pPr>
        <w:pStyle w:val="Ttulo3"/>
        <w:jc w:val="both"/>
        <w:rPr>
          <w:rFonts w:ascii="Calibri" w:hAnsi="Calibri"/>
          <w:color w:val="auto"/>
          <w:sz w:val="24"/>
          <w:szCs w:val="24"/>
        </w:rPr>
      </w:pPr>
      <w:r w:rsidRPr="007F467A">
        <w:rPr>
          <w:rStyle w:val="Textoennegrita"/>
          <w:rFonts w:ascii="Calibri" w:hAnsi="Calibri"/>
          <w:b/>
          <w:bCs/>
          <w:color w:val="auto"/>
          <w:sz w:val="24"/>
          <w:szCs w:val="24"/>
        </w:rPr>
        <w:t>Webgrafía</w:t>
      </w:r>
    </w:p>
    <w:p w14:paraId="6D19F421" w14:textId="77777777" w:rsidR="00801659" w:rsidRPr="007F467A" w:rsidRDefault="00801659" w:rsidP="00D70186">
      <w:pPr>
        <w:pStyle w:val="NormalWeb"/>
        <w:numPr>
          <w:ilvl w:val="0"/>
          <w:numId w:val="19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 xml:space="preserve">Qualatex. (2023). </w:t>
      </w:r>
      <w:r w:rsidRPr="007F467A">
        <w:rPr>
          <w:rStyle w:val="nfasis"/>
          <w:rFonts w:ascii="Calibri" w:hAnsi="Calibri"/>
        </w:rPr>
        <w:t>Balloon Basics</w:t>
      </w:r>
      <w:r w:rsidRPr="007F467A">
        <w:rPr>
          <w:rFonts w:ascii="Calibri" w:hAnsi="Calibri"/>
        </w:rPr>
        <w:t>. Recuperado de: https://www.qualatex.com</w:t>
      </w:r>
    </w:p>
    <w:p w14:paraId="17B797FE" w14:textId="77777777" w:rsidR="00801659" w:rsidRPr="007F467A" w:rsidRDefault="00801659" w:rsidP="00D70186">
      <w:pPr>
        <w:pStyle w:val="NormalWeb"/>
        <w:numPr>
          <w:ilvl w:val="0"/>
          <w:numId w:val="19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 xml:space="preserve">Globolandia. (2023). </w:t>
      </w:r>
      <w:r w:rsidRPr="007F467A">
        <w:rPr>
          <w:rStyle w:val="nfasis"/>
          <w:rFonts w:ascii="Calibri" w:hAnsi="Calibri"/>
        </w:rPr>
        <w:t>Técnicas de decoración con globos</w:t>
      </w:r>
      <w:r w:rsidRPr="007F467A">
        <w:rPr>
          <w:rFonts w:ascii="Calibri" w:hAnsi="Calibri"/>
        </w:rPr>
        <w:t>. Recuperado de: https://www.globolandia.com</w:t>
      </w:r>
    </w:p>
    <w:p w14:paraId="794EA471" w14:textId="77777777" w:rsidR="00801659" w:rsidRPr="007F467A" w:rsidRDefault="00801659" w:rsidP="00D70186">
      <w:pPr>
        <w:pStyle w:val="NormalWeb"/>
        <w:numPr>
          <w:ilvl w:val="0"/>
          <w:numId w:val="19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 xml:space="preserve">Decoglobo. (2023). </w:t>
      </w:r>
      <w:r w:rsidRPr="007F467A">
        <w:rPr>
          <w:rStyle w:val="nfasis"/>
          <w:rFonts w:ascii="Calibri" w:hAnsi="Calibri"/>
        </w:rPr>
        <w:t>Ideas y tutoriales de decoración</w:t>
      </w:r>
      <w:r w:rsidRPr="007F467A">
        <w:rPr>
          <w:rFonts w:ascii="Calibri" w:hAnsi="Calibri"/>
        </w:rPr>
        <w:t>. Recuperado de: https://www.decoglobo.com</w:t>
      </w:r>
    </w:p>
    <w:p w14:paraId="59077398" w14:textId="77777777" w:rsidR="00801659" w:rsidRPr="007F467A" w:rsidRDefault="00801659" w:rsidP="00D70186">
      <w:pPr>
        <w:pStyle w:val="NormalWeb"/>
        <w:numPr>
          <w:ilvl w:val="0"/>
          <w:numId w:val="19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 xml:space="preserve">YouTube – Canal "Balloon Decoration Ideas". (2023). </w:t>
      </w:r>
      <w:r w:rsidRPr="007F467A">
        <w:rPr>
          <w:rStyle w:val="nfasis"/>
          <w:rFonts w:ascii="Calibri" w:hAnsi="Calibri"/>
        </w:rPr>
        <w:t>Tutoriales de decoración con globos</w:t>
      </w:r>
      <w:r w:rsidRPr="007F467A">
        <w:rPr>
          <w:rFonts w:ascii="Calibri" w:hAnsi="Calibri"/>
        </w:rPr>
        <w:t xml:space="preserve">. Recuperado de: </w:t>
      </w:r>
      <w:hyperlink r:id="rId15" w:tgtFrame="_new" w:history="1">
        <w:r w:rsidRPr="007F467A">
          <w:rPr>
            <w:rStyle w:val="Hipervnculo"/>
            <w:rFonts w:ascii="Calibri" w:hAnsi="Calibri"/>
            <w:color w:val="auto"/>
          </w:rPr>
          <w:t>https://www.youtube.com/user/BalloonDecorIdeas</w:t>
        </w:r>
      </w:hyperlink>
    </w:p>
    <w:p w14:paraId="0DEA6151" w14:textId="77777777" w:rsidR="00801659" w:rsidRPr="007F467A" w:rsidRDefault="00801659" w:rsidP="00D70186">
      <w:pPr>
        <w:pStyle w:val="NormalWeb"/>
        <w:numPr>
          <w:ilvl w:val="0"/>
          <w:numId w:val="19"/>
        </w:numPr>
        <w:jc w:val="both"/>
        <w:rPr>
          <w:rFonts w:ascii="Calibri" w:hAnsi="Calibri"/>
        </w:rPr>
      </w:pPr>
      <w:r w:rsidRPr="007F467A">
        <w:rPr>
          <w:rFonts w:ascii="Calibri" w:hAnsi="Calibri"/>
        </w:rPr>
        <w:t xml:space="preserve">Pinterest. (2023). </w:t>
      </w:r>
      <w:r w:rsidRPr="007F467A">
        <w:rPr>
          <w:rStyle w:val="nfasis"/>
          <w:rFonts w:ascii="Calibri" w:hAnsi="Calibri"/>
        </w:rPr>
        <w:t>Inspiraciones para decoración con globos</w:t>
      </w:r>
      <w:r w:rsidRPr="007F467A">
        <w:rPr>
          <w:rFonts w:ascii="Calibri" w:hAnsi="Calibri"/>
        </w:rPr>
        <w:t>. Recuperado de: https://www.pinterest.com</w:t>
      </w:r>
    </w:p>
    <w:p w14:paraId="3FC10496" w14:textId="77777777" w:rsidR="0092729E" w:rsidRPr="007F467A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294A3AAC" w14:textId="11B09E99" w:rsidR="00B53D0D" w:rsidRPr="007F467A" w:rsidRDefault="00B53D0D" w:rsidP="009448E8">
      <w:pPr>
        <w:spacing w:after="0" w:line="240" w:lineRule="auto"/>
        <w:rPr>
          <w:rFonts w:cs="Calibri"/>
          <w:b/>
          <w:sz w:val="24"/>
          <w:szCs w:val="24"/>
        </w:rPr>
      </w:pPr>
      <w:r w:rsidRPr="007F467A">
        <w:rPr>
          <w:rFonts w:cs="Calibri"/>
          <w:b/>
          <w:sz w:val="24"/>
          <w:szCs w:val="24"/>
        </w:rPr>
        <w:t>7. CONTROL DEL DOCUMENTO</w:t>
      </w:r>
    </w:p>
    <w:p w14:paraId="3EB68442" w14:textId="77777777" w:rsidR="0092729E" w:rsidRPr="007F467A" w:rsidRDefault="0092729E" w:rsidP="009448E8">
      <w:pPr>
        <w:spacing w:after="0" w:line="240" w:lineRule="auto"/>
        <w:rPr>
          <w:rFonts w:cs="Calibri"/>
          <w:b/>
          <w:bCs/>
          <w:sz w:val="24"/>
          <w:szCs w:val="24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701"/>
        <w:gridCol w:w="2551"/>
      </w:tblGrid>
      <w:tr w:rsidR="007F467A" w:rsidRPr="007F467A" w14:paraId="713DDDE6" w14:textId="77777777" w:rsidTr="00F51763">
        <w:tc>
          <w:tcPr>
            <w:tcW w:w="1242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1FB9970D" w14:textId="77777777" w:rsidR="00B53D0D" w:rsidRPr="007F467A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262626" w:themeFill="text1" w:themeFillTint="D9"/>
            <w:vAlign w:val="center"/>
          </w:tcPr>
          <w:p w14:paraId="2DE49AE6" w14:textId="77777777" w:rsidR="00B53D0D" w:rsidRPr="007F467A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rFonts w:cs="Calibri"/>
                <w:b/>
                <w:sz w:val="24"/>
                <w:szCs w:val="24"/>
              </w:rPr>
              <w:t>Nombre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361746D7" w14:textId="77777777" w:rsidR="00B53D0D" w:rsidRPr="007F467A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rFonts w:cs="Calibri"/>
                <w:b/>
                <w:sz w:val="24"/>
                <w:szCs w:val="24"/>
              </w:rPr>
              <w:t>Cargo</w:t>
            </w:r>
          </w:p>
        </w:tc>
        <w:tc>
          <w:tcPr>
            <w:tcW w:w="1701" w:type="dxa"/>
            <w:shd w:val="clear" w:color="auto" w:fill="262626" w:themeFill="text1" w:themeFillTint="D9"/>
            <w:vAlign w:val="center"/>
          </w:tcPr>
          <w:p w14:paraId="3605856A" w14:textId="77777777" w:rsidR="00B53D0D" w:rsidRPr="007F467A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rFonts w:cs="Calibri"/>
                <w:b/>
                <w:sz w:val="24"/>
                <w:szCs w:val="24"/>
              </w:rPr>
              <w:t>Dependencia</w:t>
            </w:r>
          </w:p>
        </w:tc>
        <w:tc>
          <w:tcPr>
            <w:tcW w:w="2551" w:type="dxa"/>
            <w:shd w:val="clear" w:color="auto" w:fill="262626" w:themeFill="text1" w:themeFillTint="D9"/>
            <w:vAlign w:val="center"/>
          </w:tcPr>
          <w:p w14:paraId="0CDC0F26" w14:textId="77777777" w:rsidR="00B53D0D" w:rsidRPr="007F467A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rFonts w:cs="Calibri"/>
                <w:b/>
                <w:sz w:val="24"/>
                <w:szCs w:val="24"/>
              </w:rPr>
              <w:t>Fecha</w:t>
            </w:r>
          </w:p>
        </w:tc>
      </w:tr>
      <w:tr w:rsidR="001D4A77" w:rsidRPr="007F467A" w14:paraId="3F4A6432" w14:textId="77777777" w:rsidTr="00BB453C">
        <w:trPr>
          <w:trHeight w:val="365"/>
        </w:trPr>
        <w:tc>
          <w:tcPr>
            <w:tcW w:w="1242" w:type="dxa"/>
            <w:vAlign w:val="center"/>
          </w:tcPr>
          <w:p w14:paraId="6D76AA20" w14:textId="77777777" w:rsidR="00B53D0D" w:rsidRPr="007F467A" w:rsidRDefault="00B53D0D" w:rsidP="00BB453C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rFonts w:cs="Calibri"/>
                <w:b/>
                <w:sz w:val="24"/>
                <w:szCs w:val="24"/>
              </w:rPr>
              <w:t>Autor (es)</w:t>
            </w:r>
          </w:p>
        </w:tc>
        <w:tc>
          <w:tcPr>
            <w:tcW w:w="2694" w:type="dxa"/>
            <w:vAlign w:val="center"/>
          </w:tcPr>
          <w:p w14:paraId="7C698B47" w14:textId="5480CE04" w:rsidR="00B53D0D" w:rsidRPr="007F467A" w:rsidRDefault="00881D0B" w:rsidP="00BB453C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rFonts w:cs="Calibri"/>
                <w:b/>
                <w:sz w:val="24"/>
                <w:szCs w:val="24"/>
              </w:rPr>
              <w:t>Ruby Yisela Cuevas Leal</w:t>
            </w:r>
          </w:p>
        </w:tc>
        <w:tc>
          <w:tcPr>
            <w:tcW w:w="1559" w:type="dxa"/>
            <w:vAlign w:val="center"/>
          </w:tcPr>
          <w:p w14:paraId="78111428" w14:textId="6C6C54C1" w:rsidR="00B53D0D" w:rsidRPr="007F467A" w:rsidRDefault="00881D0B" w:rsidP="00BB453C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rFonts w:cs="Calibri"/>
                <w:b/>
                <w:sz w:val="24"/>
                <w:szCs w:val="24"/>
              </w:rPr>
              <w:t>Instructor</w:t>
            </w:r>
          </w:p>
        </w:tc>
        <w:tc>
          <w:tcPr>
            <w:tcW w:w="1701" w:type="dxa"/>
            <w:vAlign w:val="center"/>
          </w:tcPr>
          <w:p w14:paraId="423F3BFD" w14:textId="705374E7" w:rsidR="00B53D0D" w:rsidRPr="007F467A" w:rsidRDefault="00881D0B" w:rsidP="00BB453C">
            <w:pPr>
              <w:spacing w:after="0" w:line="24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b/>
                <w:sz w:val="24"/>
                <w:szCs w:val="24"/>
              </w:rPr>
              <w:t>Centro de la Industria, la Empresa y los Servicios – Regional Huila</w:t>
            </w:r>
          </w:p>
        </w:tc>
        <w:tc>
          <w:tcPr>
            <w:tcW w:w="2551" w:type="dxa"/>
            <w:vAlign w:val="center"/>
          </w:tcPr>
          <w:p w14:paraId="0EED43B0" w14:textId="791C6100" w:rsidR="00B53D0D" w:rsidRPr="007F467A" w:rsidRDefault="00B54751" w:rsidP="00BB453C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Diciembre </w:t>
            </w:r>
            <w:bookmarkStart w:id="0" w:name="_GoBack"/>
            <w:bookmarkEnd w:id="0"/>
            <w:r w:rsidR="00881D0B" w:rsidRPr="007F467A">
              <w:rPr>
                <w:rFonts w:cs="Calibri"/>
                <w:b/>
                <w:sz w:val="24"/>
                <w:szCs w:val="24"/>
              </w:rPr>
              <w:t>2025</w:t>
            </w:r>
          </w:p>
        </w:tc>
      </w:tr>
    </w:tbl>
    <w:p w14:paraId="4D6657C4" w14:textId="77777777" w:rsidR="0092729E" w:rsidRPr="007F467A" w:rsidRDefault="0092729E" w:rsidP="00033399">
      <w:pPr>
        <w:spacing w:line="360" w:lineRule="auto"/>
        <w:rPr>
          <w:rFonts w:cs="Calibri"/>
          <w:b/>
          <w:sz w:val="24"/>
          <w:szCs w:val="24"/>
        </w:rPr>
      </w:pPr>
    </w:p>
    <w:p w14:paraId="2E14072D" w14:textId="7AFCC033" w:rsidR="00B53D0D" w:rsidRPr="007F467A" w:rsidRDefault="00B53D0D" w:rsidP="00033399">
      <w:pPr>
        <w:spacing w:line="360" w:lineRule="auto"/>
        <w:rPr>
          <w:rFonts w:cs="Calibri"/>
          <w:b/>
          <w:sz w:val="24"/>
          <w:szCs w:val="24"/>
        </w:rPr>
      </w:pPr>
      <w:r w:rsidRPr="007F467A">
        <w:rPr>
          <w:rFonts w:cs="Calibri"/>
          <w:b/>
          <w:sz w:val="24"/>
          <w:szCs w:val="24"/>
        </w:rPr>
        <w:t xml:space="preserve">8. CONTROL DE CAMBIOS </w:t>
      </w:r>
      <w:r w:rsidRPr="007F467A">
        <w:rPr>
          <w:rFonts w:cs="Calibri"/>
          <w:sz w:val="24"/>
          <w:szCs w:val="24"/>
        </w:rPr>
        <w:t>(diligenciar únicamente si realiza ajustes a la guía)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5"/>
        <w:gridCol w:w="2674"/>
        <w:gridCol w:w="1550"/>
        <w:gridCol w:w="1559"/>
        <w:gridCol w:w="795"/>
        <w:gridCol w:w="1934"/>
      </w:tblGrid>
      <w:tr w:rsidR="007F467A" w:rsidRPr="007F467A" w14:paraId="3475B2E1" w14:textId="77777777" w:rsidTr="00F51763">
        <w:tc>
          <w:tcPr>
            <w:tcW w:w="1235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0900019D" w14:textId="77777777" w:rsidR="00B53D0D" w:rsidRPr="007F467A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2674" w:type="dxa"/>
            <w:shd w:val="clear" w:color="auto" w:fill="262626" w:themeFill="text1" w:themeFillTint="D9"/>
            <w:vAlign w:val="center"/>
          </w:tcPr>
          <w:p w14:paraId="604A9FE7" w14:textId="77777777" w:rsidR="00B53D0D" w:rsidRPr="007F467A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rFonts w:cs="Calibri"/>
                <w:b/>
                <w:sz w:val="24"/>
                <w:szCs w:val="24"/>
              </w:rPr>
              <w:t>Nombre</w:t>
            </w:r>
          </w:p>
        </w:tc>
        <w:tc>
          <w:tcPr>
            <w:tcW w:w="1550" w:type="dxa"/>
            <w:shd w:val="clear" w:color="auto" w:fill="262626" w:themeFill="text1" w:themeFillTint="D9"/>
            <w:vAlign w:val="center"/>
          </w:tcPr>
          <w:p w14:paraId="29E53FC7" w14:textId="77777777" w:rsidR="00B53D0D" w:rsidRPr="007F467A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rFonts w:cs="Calibri"/>
                <w:b/>
                <w:sz w:val="24"/>
                <w:szCs w:val="24"/>
              </w:rPr>
              <w:t>Cargo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5ACC8D7B" w14:textId="77777777" w:rsidR="00B53D0D" w:rsidRPr="007F467A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rFonts w:cs="Calibri"/>
                <w:b/>
                <w:sz w:val="24"/>
                <w:szCs w:val="24"/>
              </w:rPr>
              <w:t>Dependencia</w:t>
            </w:r>
          </w:p>
        </w:tc>
        <w:tc>
          <w:tcPr>
            <w:tcW w:w="795" w:type="dxa"/>
            <w:shd w:val="clear" w:color="auto" w:fill="262626" w:themeFill="text1" w:themeFillTint="D9"/>
            <w:vAlign w:val="center"/>
          </w:tcPr>
          <w:p w14:paraId="745C9FDE" w14:textId="77777777" w:rsidR="00B53D0D" w:rsidRPr="007F467A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rFonts w:cs="Calibri"/>
                <w:b/>
                <w:sz w:val="24"/>
                <w:szCs w:val="24"/>
              </w:rPr>
              <w:t>Fecha</w:t>
            </w:r>
          </w:p>
        </w:tc>
        <w:tc>
          <w:tcPr>
            <w:tcW w:w="1934" w:type="dxa"/>
            <w:shd w:val="clear" w:color="auto" w:fill="262626" w:themeFill="text1" w:themeFillTint="D9"/>
            <w:vAlign w:val="center"/>
          </w:tcPr>
          <w:p w14:paraId="206DEEFA" w14:textId="77777777" w:rsidR="00B53D0D" w:rsidRPr="007F467A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rFonts w:cs="Calibri"/>
                <w:b/>
                <w:sz w:val="24"/>
                <w:szCs w:val="24"/>
              </w:rPr>
              <w:t>Razón del Cambio</w:t>
            </w:r>
          </w:p>
        </w:tc>
      </w:tr>
      <w:tr w:rsidR="00B53D0D" w:rsidRPr="007F467A" w14:paraId="7D3D6392" w14:textId="77777777" w:rsidTr="00F51763">
        <w:tc>
          <w:tcPr>
            <w:tcW w:w="1235" w:type="dxa"/>
          </w:tcPr>
          <w:p w14:paraId="225C3536" w14:textId="77777777" w:rsidR="00B53D0D" w:rsidRPr="007F467A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7F467A">
              <w:rPr>
                <w:rFonts w:cs="Calibri"/>
                <w:b/>
                <w:sz w:val="24"/>
                <w:szCs w:val="24"/>
              </w:rPr>
              <w:t>Autor (es)</w:t>
            </w:r>
          </w:p>
        </w:tc>
        <w:tc>
          <w:tcPr>
            <w:tcW w:w="2674" w:type="dxa"/>
          </w:tcPr>
          <w:p w14:paraId="4672196E" w14:textId="77777777" w:rsidR="00B53D0D" w:rsidRPr="007F467A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50" w:type="dxa"/>
          </w:tcPr>
          <w:p w14:paraId="22466F5F" w14:textId="77777777" w:rsidR="00B53D0D" w:rsidRPr="007F467A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032B6442" w14:textId="77777777" w:rsidR="00B53D0D" w:rsidRPr="007F467A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795" w:type="dxa"/>
          </w:tcPr>
          <w:p w14:paraId="32B1FC2A" w14:textId="77777777" w:rsidR="00B53D0D" w:rsidRPr="007F467A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934" w:type="dxa"/>
          </w:tcPr>
          <w:p w14:paraId="712395F9" w14:textId="77777777" w:rsidR="00B53D0D" w:rsidRPr="007F467A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</w:tr>
    </w:tbl>
    <w:p w14:paraId="58D863A9" w14:textId="77777777" w:rsidR="002E3AA7" w:rsidRDefault="002E3AA7" w:rsidP="00632770">
      <w:pPr>
        <w:spacing w:after="0" w:line="240" w:lineRule="auto"/>
        <w:rPr>
          <w:rFonts w:cs="Calibri"/>
          <w:b/>
          <w:sz w:val="24"/>
          <w:szCs w:val="24"/>
        </w:rPr>
      </w:pPr>
    </w:p>
    <w:sectPr w:rsidR="002E3AA7">
      <w:headerReference w:type="even" r:id="rId16"/>
      <w:headerReference w:type="default" r:id="rId17"/>
      <w:footerReference w:type="default" r:id="rId18"/>
      <w:headerReference w:type="first" r:id="rId19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C74DCA" w14:textId="77777777" w:rsidR="006A7967" w:rsidRDefault="006A7967">
      <w:pPr>
        <w:spacing w:after="0" w:line="240" w:lineRule="auto"/>
      </w:pPr>
      <w:r>
        <w:separator/>
      </w:r>
    </w:p>
  </w:endnote>
  <w:endnote w:type="continuationSeparator" w:id="0">
    <w:p w14:paraId="53541ED6" w14:textId="77777777" w:rsidR="006A7967" w:rsidRDefault="006A7967">
      <w:pPr>
        <w:spacing w:after="0" w:line="240" w:lineRule="auto"/>
      </w:pPr>
      <w:r>
        <w:continuationSeparator/>
      </w:r>
    </w:p>
  </w:endnote>
  <w:endnote w:type="continuationNotice" w:id="1">
    <w:p w14:paraId="117EF0A9" w14:textId="77777777" w:rsidR="006A7967" w:rsidRDefault="006A79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73B89" w14:textId="1892A58A" w:rsidR="000965CE" w:rsidRDefault="000965CE">
    <w:pPr>
      <w:pStyle w:val="Piedepgina"/>
      <w:jc w:val="right"/>
      <w:rPr>
        <w:color w:val="595959" w:themeColor="text1" w:themeTint="A6"/>
        <w:sz w:val="18"/>
      </w:rPr>
    </w:pPr>
  </w:p>
  <w:p w14:paraId="5643DDF2" w14:textId="3B332CB2" w:rsidR="000965CE" w:rsidRDefault="000965CE" w:rsidP="00033399">
    <w:pPr>
      <w:pStyle w:val="Piedepgina"/>
      <w:jc w:val="center"/>
    </w:pPr>
    <w:r>
      <w:t>GFPI-F-</w:t>
    </w:r>
    <w:r w:rsidRPr="009448E8">
      <w:t>135 V</w:t>
    </w:r>
    <w:r>
      <w:t>04</w:t>
    </w:r>
  </w:p>
  <w:p w14:paraId="04A66B54" w14:textId="77777777" w:rsidR="000965CE" w:rsidRDefault="000965C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8FE608" w14:textId="77777777" w:rsidR="006A7967" w:rsidRDefault="006A7967">
      <w:pPr>
        <w:spacing w:after="0" w:line="240" w:lineRule="auto"/>
      </w:pPr>
      <w:r>
        <w:separator/>
      </w:r>
    </w:p>
  </w:footnote>
  <w:footnote w:type="continuationSeparator" w:id="0">
    <w:p w14:paraId="40AD7BE4" w14:textId="77777777" w:rsidR="006A7967" w:rsidRDefault="006A7967">
      <w:pPr>
        <w:spacing w:after="0" w:line="240" w:lineRule="auto"/>
      </w:pPr>
      <w:r>
        <w:continuationSeparator/>
      </w:r>
    </w:p>
  </w:footnote>
  <w:footnote w:type="continuationNotice" w:id="1">
    <w:p w14:paraId="149E5267" w14:textId="77777777" w:rsidR="006A7967" w:rsidRDefault="006A796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60AA8" w14:textId="6D30D285" w:rsidR="000965CE" w:rsidRDefault="000965CE">
    <w:pPr>
      <w:pStyle w:val="Encabezado"/>
    </w:pPr>
    <w:r>
      <w:rPr>
        <w:noProof/>
      </w:rPr>
      <w:pict w14:anchorId="5E2930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5" o:spid="_x0000_s2050" type="#_x0000_t136" style="position:absolute;margin-left:0;margin-top:0;width:566.2pt;height:113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78D12F" w14:textId="3E1BEB0F" w:rsidR="000965CE" w:rsidRDefault="000965CE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22FDCF38" w14:textId="36FD166C" w:rsidR="000965CE" w:rsidRDefault="000965CE" w:rsidP="00BB464D">
    <w:pPr>
      <w:pStyle w:val="Encabezado"/>
      <w:tabs>
        <w:tab w:val="clear" w:pos="4419"/>
        <w:tab w:val="clear" w:pos="8838"/>
        <w:tab w:val="right" w:pos="8413"/>
      </w:tabs>
      <w:jc w:val="center"/>
    </w:pPr>
    <w:r w:rsidRPr="001A74F0">
      <w:rPr>
        <w:noProof/>
        <w:lang w:eastAsia="es-CO"/>
      </w:rPr>
      <w:drawing>
        <wp:inline distT="0" distB="0" distL="0" distR="0" wp14:anchorId="2651EF19" wp14:editId="304E5EF6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1DF2BE" w14:textId="36BC9D2D" w:rsidR="000965CE" w:rsidRDefault="000965CE">
    <w:pPr>
      <w:pStyle w:val="Encabezado"/>
      <w:rPr>
        <w:noProof/>
        <w:lang w:val="es-ES" w:eastAsia="es-ES"/>
      </w:rPr>
    </w:pPr>
    <w:r>
      <w:rPr>
        <w:noProof/>
      </w:rPr>
      <w:pict w14:anchorId="5DAFA7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4" o:spid="_x0000_s2049" type="#_x0000_t136" style="position:absolute;margin-left:0;margin-top:0;width:566.2pt;height:113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  <w:p w14:paraId="73F621E3" w14:textId="77777777" w:rsidR="000965CE" w:rsidRDefault="000965C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B2EAF"/>
    <w:multiLevelType w:val="hybridMultilevel"/>
    <w:tmpl w:val="3760C220"/>
    <w:lvl w:ilvl="0" w:tplc="240A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>
    <w:nsid w:val="04AB3AE0"/>
    <w:multiLevelType w:val="multilevel"/>
    <w:tmpl w:val="4038F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0231DC"/>
    <w:multiLevelType w:val="hybridMultilevel"/>
    <w:tmpl w:val="EAB6DBD6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18746E"/>
    <w:multiLevelType w:val="hybridMultilevel"/>
    <w:tmpl w:val="5C7C6EF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5D3E0C"/>
    <w:multiLevelType w:val="multilevel"/>
    <w:tmpl w:val="4038F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B6F5BB6"/>
    <w:multiLevelType w:val="multilevel"/>
    <w:tmpl w:val="4038F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CA9608A"/>
    <w:multiLevelType w:val="multilevel"/>
    <w:tmpl w:val="4038F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D51165F"/>
    <w:multiLevelType w:val="multilevel"/>
    <w:tmpl w:val="C7AC9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D7D3895"/>
    <w:multiLevelType w:val="multilevel"/>
    <w:tmpl w:val="4038F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E742A3F"/>
    <w:multiLevelType w:val="hybridMultilevel"/>
    <w:tmpl w:val="E0D0508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AF248F"/>
    <w:multiLevelType w:val="hybridMultilevel"/>
    <w:tmpl w:val="5D9EF0A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AA469A"/>
    <w:multiLevelType w:val="multilevel"/>
    <w:tmpl w:val="4038F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E456A3E"/>
    <w:multiLevelType w:val="multilevel"/>
    <w:tmpl w:val="4038F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13D5961"/>
    <w:multiLevelType w:val="multilevel"/>
    <w:tmpl w:val="4038F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7023F82"/>
    <w:multiLevelType w:val="hybridMultilevel"/>
    <w:tmpl w:val="4EC2E4D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9579BB"/>
    <w:multiLevelType w:val="hybridMultilevel"/>
    <w:tmpl w:val="BE3A6912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0E48B9"/>
    <w:multiLevelType w:val="hybridMultilevel"/>
    <w:tmpl w:val="6336837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F0146B"/>
    <w:multiLevelType w:val="multilevel"/>
    <w:tmpl w:val="19FE66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EA876DD"/>
    <w:multiLevelType w:val="hybridMultilevel"/>
    <w:tmpl w:val="C15A334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FB6FC4"/>
    <w:multiLevelType w:val="multilevel"/>
    <w:tmpl w:val="4038F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4ED731A"/>
    <w:multiLevelType w:val="multilevel"/>
    <w:tmpl w:val="7716E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6323DAD"/>
    <w:multiLevelType w:val="multilevel"/>
    <w:tmpl w:val="4038F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A1F3A95"/>
    <w:multiLevelType w:val="multilevel"/>
    <w:tmpl w:val="4038F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B7C0F52"/>
    <w:multiLevelType w:val="multilevel"/>
    <w:tmpl w:val="4038F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6EC64AB"/>
    <w:multiLevelType w:val="multilevel"/>
    <w:tmpl w:val="4038F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7A82355"/>
    <w:multiLevelType w:val="hybridMultilevel"/>
    <w:tmpl w:val="D206A8C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9C168C3"/>
    <w:multiLevelType w:val="hybridMultilevel"/>
    <w:tmpl w:val="AC2EDA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C25130"/>
    <w:multiLevelType w:val="hybridMultilevel"/>
    <w:tmpl w:val="D0E68EF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0">
    <w:nsid w:val="72712241"/>
    <w:multiLevelType w:val="hybridMultilevel"/>
    <w:tmpl w:val="A69E6BC8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6E21054"/>
    <w:multiLevelType w:val="hybridMultilevel"/>
    <w:tmpl w:val="FC6A2ECA"/>
    <w:lvl w:ilvl="0" w:tplc="240A000B">
      <w:start w:val="1"/>
      <w:numFmt w:val="bullet"/>
      <w:lvlText w:val=""/>
      <w:lvlJc w:val="left"/>
      <w:pPr>
        <w:ind w:left="77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2">
    <w:nsid w:val="79A8768F"/>
    <w:multiLevelType w:val="multilevel"/>
    <w:tmpl w:val="4038F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A252AC4"/>
    <w:multiLevelType w:val="hybridMultilevel"/>
    <w:tmpl w:val="C39A635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215E3A"/>
    <w:multiLevelType w:val="hybridMultilevel"/>
    <w:tmpl w:val="370AE6F0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232488"/>
    <w:multiLevelType w:val="multilevel"/>
    <w:tmpl w:val="4038F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9"/>
  </w:num>
  <w:num w:numId="2">
    <w:abstractNumId w:val="16"/>
  </w:num>
  <w:num w:numId="3">
    <w:abstractNumId w:val="27"/>
  </w:num>
  <w:num w:numId="4">
    <w:abstractNumId w:val="10"/>
  </w:num>
  <w:num w:numId="5">
    <w:abstractNumId w:val="23"/>
  </w:num>
  <w:num w:numId="6">
    <w:abstractNumId w:val="7"/>
  </w:num>
  <w:num w:numId="7">
    <w:abstractNumId w:val="32"/>
  </w:num>
  <w:num w:numId="8">
    <w:abstractNumId w:val="35"/>
  </w:num>
  <w:num w:numId="9">
    <w:abstractNumId w:val="1"/>
  </w:num>
  <w:num w:numId="10">
    <w:abstractNumId w:val="22"/>
  </w:num>
  <w:num w:numId="11">
    <w:abstractNumId w:val="11"/>
  </w:num>
  <w:num w:numId="12">
    <w:abstractNumId w:val="20"/>
  </w:num>
  <w:num w:numId="13">
    <w:abstractNumId w:val="4"/>
  </w:num>
  <w:num w:numId="14">
    <w:abstractNumId w:val="5"/>
  </w:num>
  <w:num w:numId="15">
    <w:abstractNumId w:val="25"/>
  </w:num>
  <w:num w:numId="16">
    <w:abstractNumId w:val="18"/>
  </w:num>
  <w:num w:numId="17">
    <w:abstractNumId w:val="13"/>
  </w:num>
  <w:num w:numId="18">
    <w:abstractNumId w:val="21"/>
  </w:num>
  <w:num w:numId="19">
    <w:abstractNumId w:val="8"/>
  </w:num>
  <w:num w:numId="20">
    <w:abstractNumId w:val="12"/>
  </w:num>
  <w:num w:numId="21">
    <w:abstractNumId w:val="6"/>
  </w:num>
  <w:num w:numId="22">
    <w:abstractNumId w:val="24"/>
  </w:num>
  <w:num w:numId="23">
    <w:abstractNumId w:val="33"/>
  </w:num>
  <w:num w:numId="24">
    <w:abstractNumId w:val="26"/>
  </w:num>
  <w:num w:numId="25">
    <w:abstractNumId w:val="30"/>
  </w:num>
  <w:num w:numId="26">
    <w:abstractNumId w:val="31"/>
  </w:num>
  <w:num w:numId="27">
    <w:abstractNumId w:val="0"/>
  </w:num>
  <w:num w:numId="28">
    <w:abstractNumId w:val="19"/>
  </w:num>
  <w:num w:numId="29">
    <w:abstractNumId w:val="3"/>
  </w:num>
  <w:num w:numId="30">
    <w:abstractNumId w:val="34"/>
  </w:num>
  <w:num w:numId="31">
    <w:abstractNumId w:val="15"/>
  </w:num>
  <w:num w:numId="32">
    <w:abstractNumId w:val="9"/>
  </w:num>
  <w:num w:numId="33">
    <w:abstractNumId w:val="28"/>
  </w:num>
  <w:num w:numId="34">
    <w:abstractNumId w:val="14"/>
  </w:num>
  <w:num w:numId="35">
    <w:abstractNumId w:val="17"/>
  </w:num>
  <w:num w:numId="36">
    <w:abstractNumId w:val="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isplayBackgroundShape/>
  <w:hideSpellingErrors/>
  <w:hideGrammaticalErrors/>
  <w:attachedTemplate r:id="rId1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AFD"/>
    <w:rsid w:val="00001006"/>
    <w:rsid w:val="00005CE7"/>
    <w:rsid w:val="000118E0"/>
    <w:rsid w:val="00011C35"/>
    <w:rsid w:val="00013CA1"/>
    <w:rsid w:val="00022580"/>
    <w:rsid w:val="00023528"/>
    <w:rsid w:val="000251F4"/>
    <w:rsid w:val="00026D76"/>
    <w:rsid w:val="000278A5"/>
    <w:rsid w:val="00033399"/>
    <w:rsid w:val="00037C4A"/>
    <w:rsid w:val="000407CD"/>
    <w:rsid w:val="00047877"/>
    <w:rsid w:val="00054CD6"/>
    <w:rsid w:val="0005502D"/>
    <w:rsid w:val="00055D3B"/>
    <w:rsid w:val="00064EE2"/>
    <w:rsid w:val="0007059A"/>
    <w:rsid w:val="000723CC"/>
    <w:rsid w:val="00072A4B"/>
    <w:rsid w:val="00083DE7"/>
    <w:rsid w:val="00087BDB"/>
    <w:rsid w:val="000935DA"/>
    <w:rsid w:val="000965CE"/>
    <w:rsid w:val="000A0701"/>
    <w:rsid w:val="000A648F"/>
    <w:rsid w:val="000B0384"/>
    <w:rsid w:val="000B0853"/>
    <w:rsid w:val="000B3659"/>
    <w:rsid w:val="000C285C"/>
    <w:rsid w:val="000C6AFD"/>
    <w:rsid w:val="000D0689"/>
    <w:rsid w:val="000D206F"/>
    <w:rsid w:val="000D5990"/>
    <w:rsid w:val="000E3051"/>
    <w:rsid w:val="000E4973"/>
    <w:rsid w:val="000E4DAF"/>
    <w:rsid w:val="000E64F8"/>
    <w:rsid w:val="000F114E"/>
    <w:rsid w:val="000F2166"/>
    <w:rsid w:val="000F7162"/>
    <w:rsid w:val="00101D6A"/>
    <w:rsid w:val="001078B5"/>
    <w:rsid w:val="0011318A"/>
    <w:rsid w:val="00117BFB"/>
    <w:rsid w:val="001242C5"/>
    <w:rsid w:val="0012688A"/>
    <w:rsid w:val="001268A2"/>
    <w:rsid w:val="00131201"/>
    <w:rsid w:val="00135006"/>
    <w:rsid w:val="0013701C"/>
    <w:rsid w:val="00147125"/>
    <w:rsid w:val="00147969"/>
    <w:rsid w:val="001502D4"/>
    <w:rsid w:val="00152B0A"/>
    <w:rsid w:val="001557C0"/>
    <w:rsid w:val="00163546"/>
    <w:rsid w:val="00164956"/>
    <w:rsid w:val="001708B7"/>
    <w:rsid w:val="00172F63"/>
    <w:rsid w:val="00174851"/>
    <w:rsid w:val="00175139"/>
    <w:rsid w:val="00185E84"/>
    <w:rsid w:val="00185FCE"/>
    <w:rsid w:val="00195F37"/>
    <w:rsid w:val="001B346C"/>
    <w:rsid w:val="001B46F5"/>
    <w:rsid w:val="001C41D4"/>
    <w:rsid w:val="001C4D0C"/>
    <w:rsid w:val="001C508E"/>
    <w:rsid w:val="001D18B7"/>
    <w:rsid w:val="001D4A77"/>
    <w:rsid w:val="001D75C8"/>
    <w:rsid w:val="001E0324"/>
    <w:rsid w:val="001E3D2C"/>
    <w:rsid w:val="001E4B0F"/>
    <w:rsid w:val="001E60E5"/>
    <w:rsid w:val="001F5F6C"/>
    <w:rsid w:val="001F6FF0"/>
    <w:rsid w:val="001F72BF"/>
    <w:rsid w:val="001F72E7"/>
    <w:rsid w:val="00200AEE"/>
    <w:rsid w:val="00201745"/>
    <w:rsid w:val="00210D0F"/>
    <w:rsid w:val="0021532F"/>
    <w:rsid w:val="0023080B"/>
    <w:rsid w:val="00233A9B"/>
    <w:rsid w:val="00236FC4"/>
    <w:rsid w:val="00242262"/>
    <w:rsid w:val="002435B8"/>
    <w:rsid w:val="002459C9"/>
    <w:rsid w:val="0025742F"/>
    <w:rsid w:val="00260FC7"/>
    <w:rsid w:val="0026785F"/>
    <w:rsid w:val="00270A5B"/>
    <w:rsid w:val="0027201F"/>
    <w:rsid w:val="00276997"/>
    <w:rsid w:val="00277517"/>
    <w:rsid w:val="00285639"/>
    <w:rsid w:val="00290C0E"/>
    <w:rsid w:val="00290F35"/>
    <w:rsid w:val="002930D7"/>
    <w:rsid w:val="0029329A"/>
    <w:rsid w:val="0029479D"/>
    <w:rsid w:val="002A5C47"/>
    <w:rsid w:val="002A743E"/>
    <w:rsid w:val="002B1C18"/>
    <w:rsid w:val="002B2DE9"/>
    <w:rsid w:val="002C1810"/>
    <w:rsid w:val="002C4D41"/>
    <w:rsid w:val="002D12AD"/>
    <w:rsid w:val="002D2B8D"/>
    <w:rsid w:val="002D69CD"/>
    <w:rsid w:val="002D7E97"/>
    <w:rsid w:val="002E075C"/>
    <w:rsid w:val="002E0F5A"/>
    <w:rsid w:val="002E3AA7"/>
    <w:rsid w:val="002F10E9"/>
    <w:rsid w:val="003021B7"/>
    <w:rsid w:val="0030320A"/>
    <w:rsid w:val="0030576B"/>
    <w:rsid w:val="0030599B"/>
    <w:rsid w:val="003112AF"/>
    <w:rsid w:val="003161DF"/>
    <w:rsid w:val="003163ED"/>
    <w:rsid w:val="00320FDD"/>
    <w:rsid w:val="00321967"/>
    <w:rsid w:val="003232D5"/>
    <w:rsid w:val="00326A9B"/>
    <w:rsid w:val="0032755D"/>
    <w:rsid w:val="00334987"/>
    <w:rsid w:val="0033586E"/>
    <w:rsid w:val="00344570"/>
    <w:rsid w:val="00344D6A"/>
    <w:rsid w:val="00346A86"/>
    <w:rsid w:val="00351EE6"/>
    <w:rsid w:val="003543A3"/>
    <w:rsid w:val="003605B2"/>
    <w:rsid w:val="00362DE7"/>
    <w:rsid w:val="003630EC"/>
    <w:rsid w:val="00364E80"/>
    <w:rsid w:val="00380B0F"/>
    <w:rsid w:val="003817C1"/>
    <w:rsid w:val="00382025"/>
    <w:rsid w:val="0038578C"/>
    <w:rsid w:val="003906D5"/>
    <w:rsid w:val="003907B8"/>
    <w:rsid w:val="00394DE5"/>
    <w:rsid w:val="00395869"/>
    <w:rsid w:val="0039750D"/>
    <w:rsid w:val="003A2DF0"/>
    <w:rsid w:val="003A64C4"/>
    <w:rsid w:val="003A718E"/>
    <w:rsid w:val="003B2190"/>
    <w:rsid w:val="003B2FA3"/>
    <w:rsid w:val="003B2FE8"/>
    <w:rsid w:val="003B493D"/>
    <w:rsid w:val="003C1456"/>
    <w:rsid w:val="003C774B"/>
    <w:rsid w:val="003D3EC8"/>
    <w:rsid w:val="003D4F18"/>
    <w:rsid w:val="003E0CB8"/>
    <w:rsid w:val="003E6561"/>
    <w:rsid w:val="003F765E"/>
    <w:rsid w:val="00400D09"/>
    <w:rsid w:val="00402A19"/>
    <w:rsid w:val="00402ECF"/>
    <w:rsid w:val="0040373A"/>
    <w:rsid w:val="00404604"/>
    <w:rsid w:val="00406D66"/>
    <w:rsid w:val="004076CD"/>
    <w:rsid w:val="00414A98"/>
    <w:rsid w:val="004158DF"/>
    <w:rsid w:val="00417AA3"/>
    <w:rsid w:val="00417B1A"/>
    <w:rsid w:val="00423DBF"/>
    <w:rsid w:val="00424075"/>
    <w:rsid w:val="00424F9F"/>
    <w:rsid w:val="004306CB"/>
    <w:rsid w:val="004326E9"/>
    <w:rsid w:val="004360C9"/>
    <w:rsid w:val="00444A2D"/>
    <w:rsid w:val="00451A05"/>
    <w:rsid w:val="0045410D"/>
    <w:rsid w:val="0045595C"/>
    <w:rsid w:val="00456329"/>
    <w:rsid w:val="004673B2"/>
    <w:rsid w:val="0047281B"/>
    <w:rsid w:val="00474C86"/>
    <w:rsid w:val="0048002D"/>
    <w:rsid w:val="0049729C"/>
    <w:rsid w:val="004A4C12"/>
    <w:rsid w:val="004C5590"/>
    <w:rsid w:val="004C6738"/>
    <w:rsid w:val="004D2645"/>
    <w:rsid w:val="004D6750"/>
    <w:rsid w:val="004E3C78"/>
    <w:rsid w:val="004E4D86"/>
    <w:rsid w:val="00500D7C"/>
    <w:rsid w:val="00502891"/>
    <w:rsid w:val="00504738"/>
    <w:rsid w:val="00505C5A"/>
    <w:rsid w:val="00506F71"/>
    <w:rsid w:val="005114A7"/>
    <w:rsid w:val="005242C6"/>
    <w:rsid w:val="00524940"/>
    <w:rsid w:val="00527ABA"/>
    <w:rsid w:val="0053098C"/>
    <w:rsid w:val="00532143"/>
    <w:rsid w:val="00532A58"/>
    <w:rsid w:val="00537159"/>
    <w:rsid w:val="00537BAA"/>
    <w:rsid w:val="00542179"/>
    <w:rsid w:val="00544D53"/>
    <w:rsid w:val="00546D0D"/>
    <w:rsid w:val="005533B4"/>
    <w:rsid w:val="00553E9D"/>
    <w:rsid w:val="0055498A"/>
    <w:rsid w:val="0055650B"/>
    <w:rsid w:val="0056080B"/>
    <w:rsid w:val="00562EC2"/>
    <w:rsid w:val="005635C1"/>
    <w:rsid w:val="0057373A"/>
    <w:rsid w:val="00574661"/>
    <w:rsid w:val="00574E74"/>
    <w:rsid w:val="00582219"/>
    <w:rsid w:val="005931AF"/>
    <w:rsid w:val="005A1002"/>
    <w:rsid w:val="005A2C90"/>
    <w:rsid w:val="005A594F"/>
    <w:rsid w:val="005B3E3D"/>
    <w:rsid w:val="005B41C7"/>
    <w:rsid w:val="005B5E5F"/>
    <w:rsid w:val="005C7F6D"/>
    <w:rsid w:val="005D32AC"/>
    <w:rsid w:val="005D3455"/>
    <w:rsid w:val="005D74D5"/>
    <w:rsid w:val="005D762E"/>
    <w:rsid w:val="005E1449"/>
    <w:rsid w:val="005E2F69"/>
    <w:rsid w:val="005E676B"/>
    <w:rsid w:val="005E716B"/>
    <w:rsid w:val="005F3D1F"/>
    <w:rsid w:val="00604A19"/>
    <w:rsid w:val="00613E89"/>
    <w:rsid w:val="00621311"/>
    <w:rsid w:val="00622512"/>
    <w:rsid w:val="00632770"/>
    <w:rsid w:val="00635908"/>
    <w:rsid w:val="006406F4"/>
    <w:rsid w:val="00640754"/>
    <w:rsid w:val="00644ECF"/>
    <w:rsid w:val="006458BB"/>
    <w:rsid w:val="00646F55"/>
    <w:rsid w:val="00664B5A"/>
    <w:rsid w:val="00665DFD"/>
    <w:rsid w:val="00670E80"/>
    <w:rsid w:val="00677B40"/>
    <w:rsid w:val="00685875"/>
    <w:rsid w:val="006866E9"/>
    <w:rsid w:val="006A0BF0"/>
    <w:rsid w:val="006A437F"/>
    <w:rsid w:val="006A7967"/>
    <w:rsid w:val="006B1464"/>
    <w:rsid w:val="006B34EA"/>
    <w:rsid w:val="006B47A1"/>
    <w:rsid w:val="006B778E"/>
    <w:rsid w:val="006C58B4"/>
    <w:rsid w:val="006C672A"/>
    <w:rsid w:val="006D3C5C"/>
    <w:rsid w:val="006D74B3"/>
    <w:rsid w:val="006E161A"/>
    <w:rsid w:val="006E17FB"/>
    <w:rsid w:val="006E2267"/>
    <w:rsid w:val="006E308F"/>
    <w:rsid w:val="00702E2E"/>
    <w:rsid w:val="00706106"/>
    <w:rsid w:val="0070617A"/>
    <w:rsid w:val="00713D07"/>
    <w:rsid w:val="0071463A"/>
    <w:rsid w:val="00721F13"/>
    <w:rsid w:val="00723179"/>
    <w:rsid w:val="007413D4"/>
    <w:rsid w:val="00743A27"/>
    <w:rsid w:val="007541CB"/>
    <w:rsid w:val="007553B0"/>
    <w:rsid w:val="00761526"/>
    <w:rsid w:val="00763DBE"/>
    <w:rsid w:val="00764EF0"/>
    <w:rsid w:val="007659AA"/>
    <w:rsid w:val="007713FA"/>
    <w:rsid w:val="00777FC7"/>
    <w:rsid w:val="00782A40"/>
    <w:rsid w:val="00785CC4"/>
    <w:rsid w:val="0078622A"/>
    <w:rsid w:val="007927A4"/>
    <w:rsid w:val="007953F4"/>
    <w:rsid w:val="007A43C2"/>
    <w:rsid w:val="007B5B59"/>
    <w:rsid w:val="007B6DCC"/>
    <w:rsid w:val="007B6FEB"/>
    <w:rsid w:val="007C0E64"/>
    <w:rsid w:val="007C387D"/>
    <w:rsid w:val="007C3AB2"/>
    <w:rsid w:val="007C7C66"/>
    <w:rsid w:val="007D4273"/>
    <w:rsid w:val="007D6459"/>
    <w:rsid w:val="007D6C51"/>
    <w:rsid w:val="007D7D4D"/>
    <w:rsid w:val="007F364D"/>
    <w:rsid w:val="007F467A"/>
    <w:rsid w:val="007F537F"/>
    <w:rsid w:val="007F57BA"/>
    <w:rsid w:val="007F6B61"/>
    <w:rsid w:val="00801163"/>
    <w:rsid w:val="00801659"/>
    <w:rsid w:val="00802240"/>
    <w:rsid w:val="00805F07"/>
    <w:rsid w:val="008142F6"/>
    <w:rsid w:val="00815D58"/>
    <w:rsid w:val="00832BAC"/>
    <w:rsid w:val="00834292"/>
    <w:rsid w:val="00836025"/>
    <w:rsid w:val="008362C2"/>
    <w:rsid w:val="00843F0E"/>
    <w:rsid w:val="00845E20"/>
    <w:rsid w:val="008465CF"/>
    <w:rsid w:val="00860C54"/>
    <w:rsid w:val="008613D3"/>
    <w:rsid w:val="0086205D"/>
    <w:rsid w:val="00866641"/>
    <w:rsid w:val="00875367"/>
    <w:rsid w:val="0088009D"/>
    <w:rsid w:val="00880A59"/>
    <w:rsid w:val="00881D0B"/>
    <w:rsid w:val="00881D8A"/>
    <w:rsid w:val="0088537F"/>
    <w:rsid w:val="00886060"/>
    <w:rsid w:val="008957C2"/>
    <w:rsid w:val="008B2AC5"/>
    <w:rsid w:val="008B3B89"/>
    <w:rsid w:val="008B4834"/>
    <w:rsid w:val="008B5DB3"/>
    <w:rsid w:val="008B6EC8"/>
    <w:rsid w:val="008B7683"/>
    <w:rsid w:val="008C5750"/>
    <w:rsid w:val="008C7FE0"/>
    <w:rsid w:val="008D48E0"/>
    <w:rsid w:val="008D58C1"/>
    <w:rsid w:val="008D7773"/>
    <w:rsid w:val="008D7C6F"/>
    <w:rsid w:val="008E7E5E"/>
    <w:rsid w:val="008E7E9A"/>
    <w:rsid w:val="008F5A23"/>
    <w:rsid w:val="008F7803"/>
    <w:rsid w:val="009005D2"/>
    <w:rsid w:val="009015A5"/>
    <w:rsid w:val="00907479"/>
    <w:rsid w:val="009107BE"/>
    <w:rsid w:val="0092197C"/>
    <w:rsid w:val="00922C90"/>
    <w:rsid w:val="0092476F"/>
    <w:rsid w:val="0092729E"/>
    <w:rsid w:val="00927F14"/>
    <w:rsid w:val="00937720"/>
    <w:rsid w:val="00937723"/>
    <w:rsid w:val="00937C35"/>
    <w:rsid w:val="00940489"/>
    <w:rsid w:val="009448E8"/>
    <w:rsid w:val="00953377"/>
    <w:rsid w:val="00973385"/>
    <w:rsid w:val="009824E4"/>
    <w:rsid w:val="0098294B"/>
    <w:rsid w:val="009865A8"/>
    <w:rsid w:val="00997DAA"/>
    <w:rsid w:val="009A0085"/>
    <w:rsid w:val="009A3BDC"/>
    <w:rsid w:val="009B1B44"/>
    <w:rsid w:val="009B3857"/>
    <w:rsid w:val="009B6B97"/>
    <w:rsid w:val="009D2572"/>
    <w:rsid w:val="009D3278"/>
    <w:rsid w:val="009D5279"/>
    <w:rsid w:val="009D5BD0"/>
    <w:rsid w:val="009E563B"/>
    <w:rsid w:val="009E5F77"/>
    <w:rsid w:val="009E741C"/>
    <w:rsid w:val="009F25FF"/>
    <w:rsid w:val="00A023AD"/>
    <w:rsid w:val="00A06DBE"/>
    <w:rsid w:val="00A10C4B"/>
    <w:rsid w:val="00A127C7"/>
    <w:rsid w:val="00A160CB"/>
    <w:rsid w:val="00A21A32"/>
    <w:rsid w:val="00A22265"/>
    <w:rsid w:val="00A2620B"/>
    <w:rsid w:val="00A30720"/>
    <w:rsid w:val="00A40E4D"/>
    <w:rsid w:val="00A41CDF"/>
    <w:rsid w:val="00A51EF6"/>
    <w:rsid w:val="00A53037"/>
    <w:rsid w:val="00A579D9"/>
    <w:rsid w:val="00A61E0C"/>
    <w:rsid w:val="00A63563"/>
    <w:rsid w:val="00A6615E"/>
    <w:rsid w:val="00A67B9D"/>
    <w:rsid w:val="00A71E71"/>
    <w:rsid w:val="00A722CC"/>
    <w:rsid w:val="00A84A19"/>
    <w:rsid w:val="00A92164"/>
    <w:rsid w:val="00A92D38"/>
    <w:rsid w:val="00A93D42"/>
    <w:rsid w:val="00AC2B80"/>
    <w:rsid w:val="00AC6566"/>
    <w:rsid w:val="00AD26B8"/>
    <w:rsid w:val="00AD28B6"/>
    <w:rsid w:val="00AE2DA8"/>
    <w:rsid w:val="00AE5C5A"/>
    <w:rsid w:val="00AF4047"/>
    <w:rsid w:val="00AF482D"/>
    <w:rsid w:val="00AF603F"/>
    <w:rsid w:val="00AF6183"/>
    <w:rsid w:val="00AF70D7"/>
    <w:rsid w:val="00AF79AC"/>
    <w:rsid w:val="00B02E8D"/>
    <w:rsid w:val="00B03D78"/>
    <w:rsid w:val="00B157FD"/>
    <w:rsid w:val="00B31F50"/>
    <w:rsid w:val="00B334B2"/>
    <w:rsid w:val="00B35D11"/>
    <w:rsid w:val="00B36152"/>
    <w:rsid w:val="00B37BFF"/>
    <w:rsid w:val="00B457AB"/>
    <w:rsid w:val="00B51BA5"/>
    <w:rsid w:val="00B52BEA"/>
    <w:rsid w:val="00B53D0D"/>
    <w:rsid w:val="00B54751"/>
    <w:rsid w:val="00B552A4"/>
    <w:rsid w:val="00B56387"/>
    <w:rsid w:val="00B67A68"/>
    <w:rsid w:val="00B82844"/>
    <w:rsid w:val="00B90DB8"/>
    <w:rsid w:val="00B944DA"/>
    <w:rsid w:val="00B97AFC"/>
    <w:rsid w:val="00B97FFC"/>
    <w:rsid w:val="00BA22DC"/>
    <w:rsid w:val="00BA3E8C"/>
    <w:rsid w:val="00BA649D"/>
    <w:rsid w:val="00BB453C"/>
    <w:rsid w:val="00BB464D"/>
    <w:rsid w:val="00BB51C0"/>
    <w:rsid w:val="00BD233A"/>
    <w:rsid w:val="00BD24C7"/>
    <w:rsid w:val="00BD2A21"/>
    <w:rsid w:val="00BE09A0"/>
    <w:rsid w:val="00BE1B73"/>
    <w:rsid w:val="00BE3CDA"/>
    <w:rsid w:val="00BE4CE8"/>
    <w:rsid w:val="00BF28D4"/>
    <w:rsid w:val="00BF4550"/>
    <w:rsid w:val="00BF524A"/>
    <w:rsid w:val="00C00A24"/>
    <w:rsid w:val="00C03EDC"/>
    <w:rsid w:val="00C05704"/>
    <w:rsid w:val="00C130B0"/>
    <w:rsid w:val="00C14E1A"/>
    <w:rsid w:val="00C17E57"/>
    <w:rsid w:val="00C2203F"/>
    <w:rsid w:val="00C227CF"/>
    <w:rsid w:val="00C27251"/>
    <w:rsid w:val="00C329F1"/>
    <w:rsid w:val="00C34C1E"/>
    <w:rsid w:val="00C40C7E"/>
    <w:rsid w:val="00C522C0"/>
    <w:rsid w:val="00C533CD"/>
    <w:rsid w:val="00C7022F"/>
    <w:rsid w:val="00C71E68"/>
    <w:rsid w:val="00C83C00"/>
    <w:rsid w:val="00C86852"/>
    <w:rsid w:val="00C86F89"/>
    <w:rsid w:val="00CA0484"/>
    <w:rsid w:val="00CA25FA"/>
    <w:rsid w:val="00CA46F1"/>
    <w:rsid w:val="00CA54DF"/>
    <w:rsid w:val="00CA7209"/>
    <w:rsid w:val="00CB069E"/>
    <w:rsid w:val="00CB1D26"/>
    <w:rsid w:val="00CB7CD5"/>
    <w:rsid w:val="00CC084F"/>
    <w:rsid w:val="00CC09B2"/>
    <w:rsid w:val="00CC119C"/>
    <w:rsid w:val="00CC6041"/>
    <w:rsid w:val="00CD78C7"/>
    <w:rsid w:val="00CE1596"/>
    <w:rsid w:val="00CE325C"/>
    <w:rsid w:val="00CE50B5"/>
    <w:rsid w:val="00CE6930"/>
    <w:rsid w:val="00CE69A9"/>
    <w:rsid w:val="00CE776F"/>
    <w:rsid w:val="00CF3AB5"/>
    <w:rsid w:val="00CF4FA5"/>
    <w:rsid w:val="00CF51AE"/>
    <w:rsid w:val="00CF66F5"/>
    <w:rsid w:val="00D02872"/>
    <w:rsid w:val="00D11770"/>
    <w:rsid w:val="00D24F2D"/>
    <w:rsid w:val="00D277E1"/>
    <w:rsid w:val="00D31292"/>
    <w:rsid w:val="00D3217D"/>
    <w:rsid w:val="00D400F4"/>
    <w:rsid w:val="00D456E0"/>
    <w:rsid w:val="00D51E93"/>
    <w:rsid w:val="00D5779A"/>
    <w:rsid w:val="00D57F7C"/>
    <w:rsid w:val="00D6048F"/>
    <w:rsid w:val="00D67141"/>
    <w:rsid w:val="00D70186"/>
    <w:rsid w:val="00D83FDF"/>
    <w:rsid w:val="00D85CF8"/>
    <w:rsid w:val="00D9159D"/>
    <w:rsid w:val="00D923A3"/>
    <w:rsid w:val="00D94677"/>
    <w:rsid w:val="00DA0C39"/>
    <w:rsid w:val="00DA4882"/>
    <w:rsid w:val="00DB21AA"/>
    <w:rsid w:val="00DB289F"/>
    <w:rsid w:val="00DC48E0"/>
    <w:rsid w:val="00DC52B5"/>
    <w:rsid w:val="00DC79C7"/>
    <w:rsid w:val="00DD0EEF"/>
    <w:rsid w:val="00DD7DE9"/>
    <w:rsid w:val="00DE28F7"/>
    <w:rsid w:val="00DF0493"/>
    <w:rsid w:val="00DF050D"/>
    <w:rsid w:val="00DF0568"/>
    <w:rsid w:val="00DF18EF"/>
    <w:rsid w:val="00DF2B79"/>
    <w:rsid w:val="00DF3F77"/>
    <w:rsid w:val="00E01D1C"/>
    <w:rsid w:val="00E05739"/>
    <w:rsid w:val="00E341FA"/>
    <w:rsid w:val="00E34F6F"/>
    <w:rsid w:val="00E36B3B"/>
    <w:rsid w:val="00E413A0"/>
    <w:rsid w:val="00E427C9"/>
    <w:rsid w:val="00E44AED"/>
    <w:rsid w:val="00E5319B"/>
    <w:rsid w:val="00E54187"/>
    <w:rsid w:val="00E55A33"/>
    <w:rsid w:val="00E6200F"/>
    <w:rsid w:val="00E626CD"/>
    <w:rsid w:val="00E63700"/>
    <w:rsid w:val="00E71FC8"/>
    <w:rsid w:val="00E72751"/>
    <w:rsid w:val="00E7478E"/>
    <w:rsid w:val="00E82797"/>
    <w:rsid w:val="00E84005"/>
    <w:rsid w:val="00E848B7"/>
    <w:rsid w:val="00E85AFD"/>
    <w:rsid w:val="00E91196"/>
    <w:rsid w:val="00EA66E8"/>
    <w:rsid w:val="00EB04A9"/>
    <w:rsid w:val="00EB0652"/>
    <w:rsid w:val="00EB12E4"/>
    <w:rsid w:val="00EB21B5"/>
    <w:rsid w:val="00EB21D4"/>
    <w:rsid w:val="00EB5817"/>
    <w:rsid w:val="00EB5C81"/>
    <w:rsid w:val="00EC7FD0"/>
    <w:rsid w:val="00ED5DA9"/>
    <w:rsid w:val="00EE28CE"/>
    <w:rsid w:val="00EE6B58"/>
    <w:rsid w:val="00EE736D"/>
    <w:rsid w:val="00EF0641"/>
    <w:rsid w:val="00EF2C00"/>
    <w:rsid w:val="00EF36BE"/>
    <w:rsid w:val="00F00F9F"/>
    <w:rsid w:val="00F01474"/>
    <w:rsid w:val="00F0182A"/>
    <w:rsid w:val="00F07487"/>
    <w:rsid w:val="00F07932"/>
    <w:rsid w:val="00F07BA2"/>
    <w:rsid w:val="00F07D3A"/>
    <w:rsid w:val="00F141E3"/>
    <w:rsid w:val="00F1589F"/>
    <w:rsid w:val="00F16056"/>
    <w:rsid w:val="00F16376"/>
    <w:rsid w:val="00F217C5"/>
    <w:rsid w:val="00F22F97"/>
    <w:rsid w:val="00F2679D"/>
    <w:rsid w:val="00F2688B"/>
    <w:rsid w:val="00F31209"/>
    <w:rsid w:val="00F42AB8"/>
    <w:rsid w:val="00F439FE"/>
    <w:rsid w:val="00F4465D"/>
    <w:rsid w:val="00F46510"/>
    <w:rsid w:val="00F51326"/>
    <w:rsid w:val="00F51763"/>
    <w:rsid w:val="00F52093"/>
    <w:rsid w:val="00F5641C"/>
    <w:rsid w:val="00F61C9E"/>
    <w:rsid w:val="00F67240"/>
    <w:rsid w:val="00F7023F"/>
    <w:rsid w:val="00F77FEC"/>
    <w:rsid w:val="00F83A63"/>
    <w:rsid w:val="00F85297"/>
    <w:rsid w:val="00F91CEC"/>
    <w:rsid w:val="00F92E51"/>
    <w:rsid w:val="00F979B3"/>
    <w:rsid w:val="00F97D5C"/>
    <w:rsid w:val="00FA4542"/>
    <w:rsid w:val="00FB155A"/>
    <w:rsid w:val="00FB4E24"/>
    <w:rsid w:val="00FB5843"/>
    <w:rsid w:val="00FB753F"/>
    <w:rsid w:val="00FC237C"/>
    <w:rsid w:val="00FE057B"/>
    <w:rsid w:val="00FE1B7B"/>
    <w:rsid w:val="00FE7202"/>
    <w:rsid w:val="00FF3F0B"/>
    <w:rsid w:val="00FF40D7"/>
    <w:rsid w:val="00FF4F8D"/>
    <w:rsid w:val="00FF7A28"/>
    <w:rsid w:val="09EDA5A2"/>
    <w:rsid w:val="0E399CB2"/>
    <w:rsid w:val="24891A0C"/>
    <w:rsid w:val="365BE273"/>
    <w:rsid w:val="57670158"/>
    <w:rsid w:val="5A7EFF2D"/>
    <w:rsid w:val="65E55ACB"/>
    <w:rsid w:val="7A59C7AB"/>
    <w:rsid w:val="7B61B550"/>
    <w:rsid w:val="7E938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,"/>
  <w14:docId w14:val="69793E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semiHidden="0" w:uiPriority="71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7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de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Ind w:w="0" w:type="dxa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Ind w:w="0" w:type="dxa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character" w:styleId="nfasis">
    <w:name w:val="Emphasis"/>
    <w:basedOn w:val="Fuentedeprrafopredeter"/>
    <w:uiPriority w:val="20"/>
    <w:qFormat/>
    <w:rsid w:val="0070610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semiHidden="0" w:uiPriority="71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7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de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Ind w:w="0" w:type="dxa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Ind w:w="0" w:type="dxa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character" w:styleId="nfasis">
    <w:name w:val="Emphasis"/>
    <w:basedOn w:val="Fuentedeprrafopredeter"/>
    <w:uiPriority w:val="20"/>
    <w:qFormat/>
    <w:rsid w:val="0070610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2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www.youtube.com/user/BalloonDecorIdeas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B40559C53924D9947EEC60714F600" ma:contentTypeVersion="14" ma:contentTypeDescription="Create a new document." ma:contentTypeScope="" ma:versionID="cb94d2a05574536df82d0c972c1ab7f6">
  <xsd:schema xmlns:xsd="http://www.w3.org/2001/XMLSchema" xmlns:xs="http://www.w3.org/2001/XMLSchema" xmlns:p="http://schemas.microsoft.com/office/2006/metadata/properties" xmlns:ns2="932546ec-9fd3-4385-85aa-a79281ebb4c5" xmlns:ns3="3b6d2153-ea30-4986-ad45-11d5a60cf126" targetNamespace="http://schemas.microsoft.com/office/2006/metadata/properties" ma:root="true" ma:fieldsID="0dac74d9b28dc37fa479047abd5a0322" ns2:_="" ns3:_="">
    <xsd:import namespace="932546ec-9fd3-4385-85aa-a79281ebb4c5"/>
    <xsd:import namespace="3b6d2153-ea30-4986-ad45-11d5a60cf1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546ec-9fd3-4385-85aa-a79281ebb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d2153-ea30-4986-ad45-11d5a60cf12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3162641-1fad-42dd-8d3b-4a26a9482ba9}" ma:internalName="TaxCatchAll" ma:showField="CatchAllData" ma:web="3b6d2153-ea30-4986-ad45-11d5a60cf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546ec-9fd3-4385-85aa-a79281ebb4c5">
      <Terms xmlns="http://schemas.microsoft.com/office/infopath/2007/PartnerControls"/>
    </lcf76f155ced4ddcb4097134ff3c332f>
    <TaxCatchAll xmlns="3b6d2153-ea30-4986-ad45-11d5a60cf12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B1041A2-1341-4421-B5F5-50CA599F6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546ec-9fd3-4385-85aa-a79281ebb4c5"/>
    <ds:schemaRef ds:uri="3b6d2153-ea30-4986-ad45-11d5a60cf1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</ds:schemaRefs>
</ds:datastoreItem>
</file>

<file path=customXml/itemProps3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7F93A6-E611-4DEC-A0C0-BBE706529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Formato_word-SENA-GC-F-005-V1.dotx</Template>
  <TotalTime>104</TotalTime>
  <Pages>20</Pages>
  <Words>3525</Words>
  <Characters>19392</Characters>
  <Application>Microsoft Office Word</Application>
  <DocSecurity>0</DocSecurity>
  <Lines>161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22872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ASTRID SUAREZ</dc:creator>
  <cp:lastModifiedBy>DAYIS</cp:lastModifiedBy>
  <cp:revision>49</cp:revision>
  <cp:lastPrinted>2016-06-08T13:42:00Z</cp:lastPrinted>
  <dcterms:created xsi:type="dcterms:W3CDTF">2025-11-24T14:25:00Z</dcterms:created>
  <dcterms:modified xsi:type="dcterms:W3CDTF">2025-12-04T01:36:00Z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0x010100E6FB40559C53924D9947EEC60714F600</vt:lpwstr>
  </property>
  <property fmtid="{D5CDD505-2E9C-101B-9397-08002B2CF9AE}" pid="10" name="MediaServiceImageTags">
    <vt:lpwstr/>
  </property>
  <property fmtid="{D5CDD505-2E9C-101B-9397-08002B2CF9AE}" pid="11" name="GrammarlyDocumentId">
    <vt:lpwstr>3d700877213b83c1f6f7a8dba73ed352631d8e03bf48ecc4f79bd5b83e8bc98b</vt:lpwstr>
  </property>
</Properties>
</file>